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544F0" w14:textId="1EA51AB8" w:rsidR="003C2153" w:rsidRPr="000B3872" w:rsidRDefault="003C2153" w:rsidP="003C2153">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Start w:id="2" w:name="_Hlk514061252"/>
      <w:bookmarkEnd w:id="0"/>
      <w:bookmarkEnd w:id="1"/>
      <w:r w:rsidRPr="000B3872">
        <w:rPr>
          <w:rFonts w:cs="Arial"/>
          <w:sz w:val="24"/>
          <w:szCs w:val="24"/>
        </w:rPr>
        <w:t>3GPP TSG-RAN WG4 Meeting #</w:t>
      </w:r>
      <w:r w:rsidRPr="000B3872">
        <w:rPr>
          <w:rFonts w:cs="Arial"/>
        </w:rPr>
        <w:t xml:space="preserve"> </w:t>
      </w:r>
      <w:r w:rsidRPr="000B3872">
        <w:rPr>
          <w:rFonts w:cs="Arial"/>
          <w:sz w:val="24"/>
          <w:szCs w:val="24"/>
        </w:rPr>
        <w:t>105</w:t>
      </w:r>
      <w:r w:rsidRPr="000B3872">
        <w:rPr>
          <w:rFonts w:cs="Arial"/>
          <w:sz w:val="24"/>
          <w:szCs w:val="24"/>
        </w:rPr>
        <w:tab/>
      </w:r>
      <w:r w:rsidR="000B3872" w:rsidRPr="000B3872">
        <w:rPr>
          <w:rFonts w:cs="Arial"/>
          <w:sz w:val="24"/>
          <w:szCs w:val="24"/>
        </w:rPr>
        <w:t>R4-2218407</w:t>
      </w:r>
    </w:p>
    <w:p w14:paraId="61528E2B" w14:textId="77777777" w:rsidR="003C2153" w:rsidRPr="00E13633" w:rsidRDefault="003C2153" w:rsidP="003C215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2C0C4AA" w14:textId="0AA16CF3"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B04CAC" w:rsidRPr="00B04CAC">
        <w:rPr>
          <w:rFonts w:ascii="Arial" w:hAnsi="Arial" w:cs="Arial"/>
          <w:bCs/>
          <w:noProof/>
          <w:sz w:val="24"/>
          <w:szCs w:val="24"/>
          <w:lang w:val="en-US" w:eastAsia="en-US"/>
        </w:rPr>
        <w:t>6.2.5.1</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0A0CA050"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5D49A1" w:rsidRPr="001D010C">
        <w:rPr>
          <w:rFonts w:ascii="Arial" w:hAnsi="Arial" w:cs="Arial"/>
          <w:bCs/>
          <w:noProof/>
          <w:sz w:val="24"/>
          <w:szCs w:val="24"/>
          <w:lang w:val="en-US" w:eastAsia="en-US"/>
        </w:rPr>
        <w:t xml:space="preserve">Open </w:t>
      </w:r>
      <w:r w:rsidR="00977867" w:rsidRPr="001D010C">
        <w:rPr>
          <w:rFonts w:ascii="Arial" w:hAnsi="Arial" w:cs="Arial"/>
          <w:bCs/>
          <w:noProof/>
          <w:sz w:val="24"/>
          <w:szCs w:val="24"/>
          <w:lang w:val="en-US" w:eastAsia="en-US"/>
        </w:rPr>
        <w:t>I</w:t>
      </w:r>
      <w:r w:rsidR="005D49A1" w:rsidRPr="001D010C">
        <w:rPr>
          <w:rFonts w:ascii="Arial" w:hAnsi="Arial" w:cs="Arial"/>
          <w:bCs/>
          <w:noProof/>
          <w:sz w:val="24"/>
          <w:szCs w:val="24"/>
          <w:lang w:val="en-US" w:eastAsia="en-US"/>
        </w:rPr>
        <w:t xml:space="preserve">ssues in </w:t>
      </w:r>
      <w:r w:rsidR="00923B5A">
        <w:rPr>
          <w:rFonts w:ascii="Arial" w:hAnsi="Arial" w:cs="Arial"/>
          <w:bCs/>
          <w:noProof/>
          <w:sz w:val="24"/>
          <w:szCs w:val="24"/>
          <w:lang w:val="en-US" w:eastAsia="en-US"/>
        </w:rPr>
        <w:t>UE and Satellite position details</w:t>
      </w:r>
    </w:p>
    <w:p w14:paraId="3E32F55B" w14:textId="0142AB3F"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763106">
        <w:rPr>
          <w:rFonts w:ascii="Arial" w:hAnsi="Arial"/>
          <w:sz w:val="24"/>
          <w:lang w:val="en-US"/>
        </w:rPr>
        <w:t>Approval</w:t>
      </w:r>
    </w:p>
    <w:bookmarkEnd w:id="2"/>
    <w:p w14:paraId="47416D2B" w14:textId="77777777" w:rsidR="0045428D" w:rsidRDefault="000A567D" w:rsidP="002A1C01">
      <w:pPr>
        <w:pStyle w:val="Heading1"/>
      </w:pPr>
      <w:r>
        <w:t>1.</w:t>
      </w:r>
      <w:r>
        <w:tab/>
      </w:r>
      <w:r w:rsidR="002A1C01">
        <w:t>Introduction</w:t>
      </w:r>
    </w:p>
    <w:p w14:paraId="39E25AA1" w14:textId="57374B90" w:rsidR="005B0F74" w:rsidRDefault="005B0F74" w:rsidP="00AE7E3A">
      <w:pPr>
        <w:jc w:val="both"/>
        <w:rPr>
          <w:lang w:eastAsia="en-US"/>
        </w:rPr>
      </w:pPr>
      <w:r w:rsidRPr="00D50DD1">
        <w:rPr>
          <w:lang w:eastAsia="en-US"/>
        </w:rPr>
        <w:t xml:space="preserve">We present our views </w:t>
      </w:r>
      <w:r>
        <w:rPr>
          <w:lang w:eastAsia="en-US"/>
        </w:rPr>
        <w:t xml:space="preserve">on the </w:t>
      </w:r>
      <w:r w:rsidR="00C81DB5">
        <w:rPr>
          <w:lang w:eastAsia="en-US"/>
        </w:rPr>
        <w:t xml:space="preserve">following </w:t>
      </w:r>
      <w:r w:rsidR="00A12FD3">
        <w:rPr>
          <w:lang w:eastAsia="en-US"/>
        </w:rPr>
        <w:t xml:space="preserve">five </w:t>
      </w:r>
      <w:r w:rsidR="00C81DB5">
        <w:rPr>
          <w:lang w:eastAsia="en-US"/>
        </w:rPr>
        <w:t xml:space="preserve">open issues </w:t>
      </w:r>
      <w:r>
        <w:rPr>
          <w:lang w:eastAsia="en-US"/>
        </w:rPr>
        <w:t xml:space="preserve">for </w:t>
      </w:r>
      <w:r w:rsidR="00CF64FF">
        <w:rPr>
          <w:lang w:eastAsia="en-US"/>
        </w:rPr>
        <w:t>NTN RRM test cases.</w:t>
      </w:r>
    </w:p>
    <w:p w14:paraId="011110F7" w14:textId="77777777" w:rsidR="00A12FD3" w:rsidRPr="00C91E55" w:rsidRDefault="00A12FD3" w:rsidP="00A12FD3">
      <w:pPr>
        <w:pStyle w:val="ListParagraph"/>
        <w:numPr>
          <w:ilvl w:val="0"/>
          <w:numId w:val="14"/>
        </w:numPr>
        <w:jc w:val="both"/>
        <w:rPr>
          <w:lang w:val="en-US" w:eastAsia="en-US"/>
        </w:rPr>
      </w:pPr>
      <w:r w:rsidRPr="00A12FD3">
        <w:rPr>
          <w:lang w:val="en-US" w:eastAsia="en-US"/>
        </w:rPr>
        <w:t>UE GNSS location change in test cases for location-based intra/inter-frequency cell reselection</w:t>
      </w:r>
    </w:p>
    <w:p w14:paraId="43577DF4" w14:textId="77777777" w:rsidR="00A12FD3" w:rsidRPr="000506A9" w:rsidRDefault="00A12FD3" w:rsidP="00A12FD3">
      <w:pPr>
        <w:pStyle w:val="ListParagraph"/>
        <w:numPr>
          <w:ilvl w:val="0"/>
          <w:numId w:val="14"/>
        </w:numPr>
        <w:jc w:val="both"/>
        <w:rPr>
          <w:lang w:val="en-US" w:eastAsia="en-US"/>
        </w:rPr>
      </w:pPr>
      <w:r w:rsidRPr="00A12FD3">
        <w:rPr>
          <w:lang w:val="en-US" w:eastAsia="en-US"/>
        </w:rPr>
        <w:t>SIB19 Reading Time in Cell Reselection Test Cases</w:t>
      </w:r>
    </w:p>
    <w:p w14:paraId="76B130CC" w14:textId="77777777" w:rsidR="00A12FD3" w:rsidRPr="00A12FD3" w:rsidRDefault="00A12FD3" w:rsidP="00A12FD3">
      <w:pPr>
        <w:pStyle w:val="ListParagraph"/>
        <w:numPr>
          <w:ilvl w:val="0"/>
          <w:numId w:val="14"/>
        </w:numPr>
        <w:jc w:val="both"/>
        <w:rPr>
          <w:lang w:val="en-US" w:eastAsia="en-US"/>
        </w:rPr>
      </w:pPr>
      <w:r w:rsidRPr="00A12FD3">
        <w:rPr>
          <w:lang w:val="en-US" w:eastAsia="en-US"/>
        </w:rPr>
        <w:t>Satellite Configurations</w:t>
      </w:r>
    </w:p>
    <w:p w14:paraId="034D3C63" w14:textId="77777777" w:rsidR="00A12FD3" w:rsidRPr="005916F4" w:rsidRDefault="00A12FD3" w:rsidP="00A12FD3">
      <w:pPr>
        <w:pStyle w:val="ListParagraph"/>
        <w:numPr>
          <w:ilvl w:val="0"/>
          <w:numId w:val="14"/>
        </w:numPr>
        <w:jc w:val="both"/>
        <w:rPr>
          <w:lang w:val="en-US" w:eastAsia="en-US"/>
        </w:rPr>
      </w:pPr>
      <w:r w:rsidRPr="00A12FD3">
        <w:rPr>
          <w:lang w:val="en-US" w:eastAsia="en-US"/>
        </w:rPr>
        <w:t>Reference Propagator Model</w:t>
      </w:r>
    </w:p>
    <w:p w14:paraId="676B3323" w14:textId="77777777" w:rsidR="00A12FD3" w:rsidRPr="00A12FD3" w:rsidRDefault="00A12FD3" w:rsidP="00A12FD3">
      <w:pPr>
        <w:pStyle w:val="ListParagraph"/>
        <w:numPr>
          <w:ilvl w:val="0"/>
          <w:numId w:val="14"/>
        </w:numPr>
        <w:jc w:val="both"/>
        <w:rPr>
          <w:lang w:val="en-US" w:eastAsia="en-US"/>
        </w:rPr>
      </w:pPr>
      <w:r w:rsidRPr="00A12FD3">
        <w:rPr>
          <w:lang w:val="en-US" w:eastAsia="en-US"/>
        </w:rPr>
        <w:t>Reference Time Instances for UL Timing Accuracy Requirements</w:t>
      </w:r>
    </w:p>
    <w:p w14:paraId="44DBE9FA" w14:textId="28CF2543" w:rsidR="00EF60CC" w:rsidRDefault="000A567D" w:rsidP="00EF60CC">
      <w:pPr>
        <w:pStyle w:val="Heading1"/>
      </w:pPr>
      <w:r w:rsidRPr="00A314FC">
        <w:t xml:space="preserve">2. </w:t>
      </w:r>
      <w:r w:rsidRPr="00A314FC">
        <w:tab/>
      </w:r>
      <w:r w:rsidR="002A1C01" w:rsidRPr="00A314FC">
        <w:t>Discussion</w:t>
      </w:r>
    </w:p>
    <w:p w14:paraId="71ECAE72" w14:textId="59C8098E" w:rsidR="00C91E55" w:rsidRPr="00C91E55" w:rsidRDefault="00650F26" w:rsidP="00C91E55">
      <w:pPr>
        <w:rPr>
          <w:lang w:val="en-US"/>
        </w:rPr>
      </w:pPr>
      <w:r>
        <w:rPr>
          <w:b/>
          <w:bCs/>
          <w:u w:val="single"/>
          <w:lang w:val="en-US"/>
        </w:rPr>
        <w:t xml:space="preserve">UE GNSS location change in test cases for location-based </w:t>
      </w:r>
      <w:r w:rsidR="00C91E55" w:rsidRPr="00C91E55">
        <w:rPr>
          <w:b/>
          <w:bCs/>
          <w:u w:val="single"/>
          <w:lang w:val="en-US"/>
        </w:rPr>
        <w:t>intra/inter-frequency cell reselection</w:t>
      </w:r>
    </w:p>
    <w:p w14:paraId="1FED3BBC" w14:textId="3A823757" w:rsidR="00C91E55" w:rsidRPr="00C91E55" w:rsidRDefault="00C91E55" w:rsidP="00C91E55">
      <w:pPr>
        <w:rPr>
          <w:lang w:val="en-US"/>
        </w:rPr>
      </w:pPr>
      <w:r w:rsidRPr="00C91E55">
        <w:rPr>
          <w:highlight w:val="green"/>
          <w:lang w:val="en-US"/>
        </w:rPr>
        <w:t>Agreement</w:t>
      </w:r>
      <w:r w:rsidRPr="00C91E55">
        <w:rPr>
          <w:lang w:val="en-US"/>
        </w:rPr>
        <w:t>:</w:t>
      </w:r>
      <w:r w:rsidR="00EB03E4">
        <w:rPr>
          <w:lang w:val="en-US"/>
        </w:rPr>
        <w:t xml:space="preserve"> from RAN4#104b e-meeting</w:t>
      </w:r>
    </w:p>
    <w:p w14:paraId="6B19598F" w14:textId="13D30C05" w:rsidR="00C91E55" w:rsidRPr="00C91E55" w:rsidRDefault="00C91E55" w:rsidP="00C91E55">
      <w:pPr>
        <w:numPr>
          <w:ilvl w:val="0"/>
          <w:numId w:val="16"/>
        </w:numPr>
        <w:rPr>
          <w:lang w:val="en-US"/>
        </w:rPr>
      </w:pPr>
      <w:r w:rsidRPr="00C91E55">
        <w:rPr>
          <w:lang w:val="en-US"/>
        </w:rPr>
        <w:t>TC 1-4 and 1-8 consists two time periods T1 and T2:</w:t>
      </w:r>
    </w:p>
    <w:p w14:paraId="468DC0FB" w14:textId="787DF954" w:rsidR="00C91E55" w:rsidRPr="00C91E55" w:rsidRDefault="00C91E55" w:rsidP="00C91E55">
      <w:pPr>
        <w:numPr>
          <w:ilvl w:val="1"/>
          <w:numId w:val="16"/>
        </w:numPr>
        <w:rPr>
          <w:lang w:val="en-US"/>
        </w:rPr>
      </w:pPr>
      <w:r w:rsidRPr="00C91E55">
        <w:rPr>
          <w:lang w:val="en-US"/>
        </w:rPr>
        <w:t>Before test: UE camps in cell1, and Ref-location is included in SIB19 of cell1</w:t>
      </w:r>
    </w:p>
    <w:p w14:paraId="473124BD" w14:textId="7F8A5223" w:rsidR="00C91E55" w:rsidRPr="00C91E55" w:rsidRDefault="00C91E55" w:rsidP="00C91E55">
      <w:pPr>
        <w:numPr>
          <w:ilvl w:val="1"/>
          <w:numId w:val="16"/>
        </w:numPr>
        <w:rPr>
          <w:lang w:val="en-US"/>
        </w:rPr>
      </w:pPr>
      <w:r w:rsidRPr="00C91E55">
        <w:rPr>
          <w:lang w:val="en-US"/>
        </w:rPr>
        <w:t>T1: cell2 is powered off, T1 is long enough to make UE have no information about cell2</w:t>
      </w:r>
    </w:p>
    <w:p w14:paraId="435B5268" w14:textId="2280E313" w:rsidR="00C91E55" w:rsidRPr="00C91E55" w:rsidRDefault="00C91E55" w:rsidP="00C91E55">
      <w:pPr>
        <w:numPr>
          <w:ilvl w:val="1"/>
          <w:numId w:val="16"/>
        </w:numPr>
        <w:rPr>
          <w:lang w:val="en-US"/>
        </w:rPr>
      </w:pPr>
      <w:r w:rsidRPr="00C91E55">
        <w:rPr>
          <w:lang w:val="en-US"/>
        </w:rPr>
        <w:t>T2: cell2 is powered on, T2 is [34]s, UE location is changed at the start of T2</w:t>
      </w:r>
    </w:p>
    <w:p w14:paraId="21754144" w14:textId="41FE4787" w:rsidR="00C91E55" w:rsidRPr="00C91E55" w:rsidRDefault="00C91E55" w:rsidP="00C91E55">
      <w:pPr>
        <w:numPr>
          <w:ilvl w:val="1"/>
          <w:numId w:val="16"/>
        </w:numPr>
        <w:rPr>
          <w:lang w:val="en-US"/>
        </w:rPr>
      </w:pPr>
      <w:r w:rsidRPr="00C91E55">
        <w:rPr>
          <w:lang w:val="en-US"/>
        </w:rPr>
        <w:t>UE should reselect to cell2 before time point (start of T2 + [34]s), assuming [2]s for the GNSS response time for the AT command.</w:t>
      </w:r>
    </w:p>
    <w:p w14:paraId="46C9C75B" w14:textId="27CE98D8" w:rsidR="00435D1B" w:rsidRPr="00C91E55" w:rsidRDefault="00153308" w:rsidP="00C91E55">
      <w:pPr>
        <w:numPr>
          <w:ilvl w:val="2"/>
          <w:numId w:val="16"/>
        </w:numPr>
        <w:rPr>
          <w:lang w:val="en-US"/>
        </w:rPr>
      </w:pPr>
      <w:r>
        <w:rPr>
          <w:noProof/>
          <w:lang w:val="en-US"/>
        </w:rPr>
        <mc:AlternateContent>
          <mc:Choice Requires="wpi">
            <w:drawing>
              <wp:anchor distT="0" distB="0" distL="114300" distR="114300" simplePos="0" relativeHeight="251665408" behindDoc="0" locked="0" layoutInCell="1" allowOverlap="1" wp14:anchorId="2D6913AC" wp14:editId="5921C1E1">
                <wp:simplePos x="0" y="0"/>
                <wp:positionH relativeFrom="column">
                  <wp:posOffset>-1481622</wp:posOffset>
                </wp:positionH>
                <wp:positionV relativeFrom="paragraph">
                  <wp:posOffset>233916</wp:posOffset>
                </wp:positionV>
                <wp:extent cx="125280" cy="108720"/>
                <wp:effectExtent l="38100" t="38100" r="46355" b="43815"/>
                <wp:wrapNone/>
                <wp:docPr id="13" name="Ink 13"/>
                <wp:cNvGraphicFramePr/>
                <a:graphic xmlns:a="http://schemas.openxmlformats.org/drawingml/2006/main">
                  <a:graphicData uri="http://schemas.microsoft.com/office/word/2010/wordprocessingInk">
                    <w14:contentPart bwMode="auto" r:id="rId11">
                      <w14:nvContentPartPr>
                        <w14:cNvContentPartPr/>
                      </w14:nvContentPartPr>
                      <w14:xfrm>
                        <a:off x="0" y="0"/>
                        <a:ext cx="125280" cy="108720"/>
                      </w14:xfrm>
                    </w14:contentPart>
                  </a:graphicData>
                </a:graphic>
              </wp:anchor>
            </w:drawing>
          </mc:Choice>
          <mc:Fallback>
            <w:pict>
              <v:shapetype w14:anchorId="52E25FE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3" o:spid="_x0000_s1026" type="#_x0000_t75" style="position:absolute;margin-left:-117.35pt;margin-top:17.7pt;width:11.25pt;height:9.9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">
                <v:imagedata r:id="rId12" o:title=""/>
              </v:shape>
            </w:pict>
          </mc:Fallback>
        </mc:AlternateContent>
      </w:r>
      <w:r>
        <w:rPr>
          <w:noProof/>
          <w:lang w:val="en-US"/>
        </w:rPr>
        <mc:AlternateContent>
          <mc:Choice Requires="wpi">
            <w:drawing>
              <wp:anchor distT="0" distB="0" distL="114300" distR="114300" simplePos="0" relativeHeight="251664384" behindDoc="0" locked="0" layoutInCell="1" allowOverlap="1" wp14:anchorId="3A82B214" wp14:editId="2AA545E5">
                <wp:simplePos x="0" y="0"/>
                <wp:positionH relativeFrom="column">
                  <wp:posOffset>-1400982</wp:posOffset>
                </wp:positionH>
                <wp:positionV relativeFrom="paragraph">
                  <wp:posOffset>135636</wp:posOffset>
                </wp:positionV>
                <wp:extent cx="75240" cy="246240"/>
                <wp:effectExtent l="38100" t="38100" r="58420" b="40005"/>
                <wp:wrapNone/>
                <wp:docPr id="12" name="Ink 12"/>
                <wp:cNvGraphicFramePr/>
                <a:graphic xmlns:a="http://schemas.openxmlformats.org/drawingml/2006/main">
                  <a:graphicData uri="http://schemas.microsoft.com/office/word/2010/wordprocessingInk">
                    <w14:contentPart bwMode="auto" r:id="rId13">
                      <w14:nvContentPartPr>
                        <w14:cNvContentPartPr/>
                      </w14:nvContentPartPr>
                      <w14:xfrm>
                        <a:off x="0" y="0"/>
                        <a:ext cx="75240" cy="246240"/>
                      </w14:xfrm>
                    </w14:contentPart>
                  </a:graphicData>
                </a:graphic>
              </wp:anchor>
            </w:drawing>
          </mc:Choice>
          <mc:Fallback>
            <w:pict>
              <v:shape w14:anchorId="2BE64F8D" id="Ink 12" o:spid="_x0000_s1026" type="#_x0000_t75" style="position:absolute;margin-left:-111pt;margin-top:10pt;width:7.3pt;height:20.8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">
                <v:imagedata r:id="rId14" o:title=""/>
              </v:shape>
            </w:pict>
          </mc:Fallback>
        </mc:AlternateContent>
      </w:r>
      <w:r>
        <w:rPr>
          <w:noProof/>
          <w:lang w:val="en-US"/>
        </w:rPr>
        <mc:AlternateContent>
          <mc:Choice Requires="wpi">
            <w:drawing>
              <wp:anchor distT="0" distB="0" distL="114300" distR="114300" simplePos="0" relativeHeight="251662336" behindDoc="0" locked="0" layoutInCell="1" allowOverlap="1" wp14:anchorId="7B84C694" wp14:editId="5AA565B6">
                <wp:simplePos x="0" y="0"/>
                <wp:positionH relativeFrom="column">
                  <wp:posOffset>-1431942</wp:posOffset>
                </wp:positionH>
                <wp:positionV relativeFrom="paragraph">
                  <wp:posOffset>191796</wp:posOffset>
                </wp:positionV>
                <wp:extent cx="300960" cy="158760"/>
                <wp:effectExtent l="38100" t="38100" r="42545" b="50800"/>
                <wp:wrapNone/>
                <wp:docPr id="10" name="Ink 10"/>
                <wp:cNvGraphicFramePr/>
                <a:graphic xmlns:a="http://schemas.openxmlformats.org/drawingml/2006/main">
                  <a:graphicData uri="http://schemas.microsoft.com/office/word/2010/wordprocessingInk">
                    <w14:contentPart bwMode="auto" r:id="rId15">
                      <w14:nvContentPartPr>
                        <w14:cNvContentPartPr/>
                      </w14:nvContentPartPr>
                      <w14:xfrm>
                        <a:off x="0" y="0"/>
                        <a:ext cx="300960" cy="158760"/>
                      </w14:xfrm>
                    </w14:contentPart>
                  </a:graphicData>
                </a:graphic>
              </wp:anchor>
            </w:drawing>
          </mc:Choice>
          <mc:Fallback>
            <w:pict>
              <v:shape w14:anchorId="44E795B5" id="Ink 10" o:spid="_x0000_s1026" type="#_x0000_t75" style="position:absolute;margin-left:-113.45pt;margin-top:14.4pt;width:25.15pt;height:13.9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">
                <v:imagedata r:id="rId16" o:title=""/>
              </v:shape>
            </w:pict>
          </mc:Fallback>
        </mc:AlternateContent>
      </w:r>
      <w:r>
        <w:rPr>
          <w:noProof/>
          <w:lang w:val="en-US"/>
        </w:rPr>
        <mc:AlternateContent>
          <mc:Choice Requires="wpi">
            <w:drawing>
              <wp:anchor distT="0" distB="0" distL="114300" distR="114300" simplePos="0" relativeHeight="251661312" behindDoc="0" locked="0" layoutInCell="1" allowOverlap="1" wp14:anchorId="67082465" wp14:editId="6507D9A5">
                <wp:simplePos x="0" y="0"/>
                <wp:positionH relativeFrom="column">
                  <wp:posOffset>-1306662</wp:posOffset>
                </wp:positionH>
                <wp:positionV relativeFrom="paragraph">
                  <wp:posOffset>154716</wp:posOffset>
                </wp:positionV>
                <wp:extent cx="101520" cy="221400"/>
                <wp:effectExtent l="38100" t="38100" r="51435" b="45720"/>
                <wp:wrapNone/>
                <wp:docPr id="9" name="Ink 9"/>
                <wp:cNvGraphicFramePr/>
                <a:graphic xmlns:a="http://schemas.openxmlformats.org/drawingml/2006/main">
                  <a:graphicData uri="http://schemas.microsoft.com/office/word/2010/wordprocessingInk">
                    <w14:contentPart bwMode="auto" r:id="rId17">
                      <w14:nvContentPartPr>
                        <w14:cNvContentPartPr/>
                      </w14:nvContentPartPr>
                      <w14:xfrm>
                        <a:off x="0" y="0"/>
                        <a:ext cx="101520" cy="221400"/>
                      </w14:xfrm>
                    </w14:contentPart>
                  </a:graphicData>
                </a:graphic>
              </wp:anchor>
            </w:drawing>
          </mc:Choice>
          <mc:Fallback>
            <w:pict>
              <v:shape w14:anchorId="0D4D5368" id="Ink 9" o:spid="_x0000_s1026" type="#_x0000_t75" style="position:absolute;margin-left:-103.6pt;margin-top:11.5pt;width:9.45pt;height:18.8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">
                <v:imagedata r:id="rId18" o:title=""/>
              </v:shape>
            </w:pict>
          </mc:Fallback>
        </mc:AlternateContent>
      </w:r>
      <w:r w:rsidR="00C91E55" w:rsidRPr="00C91E55">
        <w:rPr>
          <w:highlight w:val="yellow"/>
          <w:lang w:val="en-US"/>
        </w:rPr>
        <w:t>FFS</w:t>
      </w:r>
      <w:r w:rsidR="00C91E55" w:rsidRPr="00C91E55">
        <w:rPr>
          <w:lang w:val="en-US"/>
        </w:rPr>
        <w:t xml:space="preserve"> on the GNSS location change in the test shall be not less than </w:t>
      </w:r>
      <w:r w:rsidR="00C91E55" w:rsidRPr="00C91E55">
        <w:rPr>
          <w:highlight w:val="yellow"/>
          <w:lang w:val="en-US"/>
        </w:rPr>
        <w:t>distanceThresh + 50m</w:t>
      </w:r>
      <w:r w:rsidR="00C91E55" w:rsidRPr="00C91E55">
        <w:rPr>
          <w:lang w:val="en-US"/>
        </w:rPr>
        <w:t>.</w:t>
      </w:r>
    </w:p>
    <w:p w14:paraId="1F024DB0" w14:textId="08F65C20" w:rsidR="00C91E55" w:rsidRDefault="00C91E55" w:rsidP="00435D1B"/>
    <w:p w14:paraId="5DB71D17" w14:textId="1C2ECC97" w:rsidR="00DE4C59" w:rsidRDefault="003B5A52" w:rsidP="00435D1B">
      <w:r>
        <w:t xml:space="preserve">Although UE GNSS location information is going to be </w:t>
      </w:r>
      <w:r w:rsidR="00A57F19">
        <w:t xml:space="preserve">set </w:t>
      </w:r>
      <w:r>
        <w:t>via AT Command, an NR transceiver</w:t>
      </w:r>
      <w:r w:rsidR="00A57F19">
        <w:t>/module</w:t>
      </w:r>
      <w:r>
        <w:t xml:space="preserve"> of DUT (Device Under Test) may or may not</w:t>
      </w:r>
      <w:r w:rsidR="00A57F19">
        <w:t xml:space="preserve"> know whether the information is directly programmed through a test mode. </w:t>
      </w:r>
      <w:r w:rsidR="00DE4C59">
        <w:t xml:space="preserve">For instance, a </w:t>
      </w:r>
      <w:r w:rsidR="00A57F19">
        <w:t>UE that is transparent to the source of GNSS location information</w:t>
      </w:r>
      <w:r w:rsidR="00DE4C59">
        <w:t xml:space="preserve"> may apply filters to the obtained GNSS location information. To accommodate such a UE implementation, we support the idea of shifting </w:t>
      </w:r>
      <w:r w:rsidR="00DE4C59" w:rsidRPr="00DE4C59">
        <w:t xml:space="preserve">UE position by </w:t>
      </w:r>
      <w:r w:rsidR="00606CE9">
        <w:t xml:space="preserve">more than </w:t>
      </w:r>
      <w:r w:rsidR="00DE4C59" w:rsidRPr="00DE4C59">
        <w:t>distanceThresh</w:t>
      </w:r>
      <w:r w:rsidR="00606CE9">
        <w:t xml:space="preserve">, e.g. </w:t>
      </w:r>
      <w:r w:rsidR="00606CE9" w:rsidRPr="00DE4C59">
        <w:t>distanceThresh</w:t>
      </w:r>
      <w:r w:rsidR="00DE4C59" w:rsidRPr="00DE4C59">
        <w:t xml:space="preserve"> + 50m</w:t>
      </w:r>
      <w:r w:rsidR="00606CE9">
        <w:t>.</w:t>
      </w:r>
    </w:p>
    <w:p w14:paraId="5F342F64" w14:textId="77777777" w:rsidR="006E3A4D" w:rsidRDefault="006E3A4D" w:rsidP="00435D1B"/>
    <w:p w14:paraId="09B02213" w14:textId="13F0268E" w:rsidR="00B37617" w:rsidRDefault="00CE0CEC" w:rsidP="00CE0CEC">
      <w:pPr>
        <w:jc w:val="both"/>
        <w:rPr>
          <w:b/>
          <w:bCs/>
          <w:lang w:val="en-US" w:eastAsia="en-US"/>
        </w:rPr>
      </w:pPr>
      <w:r w:rsidRPr="00D61486">
        <w:rPr>
          <w:b/>
          <w:bCs/>
          <w:lang w:val="en-US" w:eastAsia="en-US"/>
        </w:rPr>
        <w:t>Proposal</w:t>
      </w:r>
      <w:r w:rsidR="00472F4C">
        <w:rPr>
          <w:b/>
          <w:bCs/>
          <w:lang w:val="en-US" w:eastAsia="en-US"/>
        </w:rPr>
        <w:t xml:space="preserve"> 1</w:t>
      </w:r>
      <w:r w:rsidRPr="00D61486">
        <w:rPr>
          <w:b/>
          <w:bCs/>
          <w:lang w:val="en-US" w:eastAsia="en-US"/>
        </w:rPr>
        <w:t xml:space="preserve">: </w:t>
      </w:r>
      <w:r w:rsidR="00D75283">
        <w:rPr>
          <w:b/>
          <w:bCs/>
          <w:lang w:val="en-US" w:eastAsia="en-US"/>
        </w:rPr>
        <w:t>For location</w:t>
      </w:r>
      <w:r w:rsidR="00A80111">
        <w:rPr>
          <w:b/>
          <w:bCs/>
          <w:lang w:val="en-US" w:eastAsia="en-US"/>
        </w:rPr>
        <w:t>-</w:t>
      </w:r>
      <w:r w:rsidR="00D75283">
        <w:rPr>
          <w:b/>
          <w:bCs/>
          <w:lang w:val="en-US" w:eastAsia="en-US"/>
        </w:rPr>
        <w:t xml:space="preserve">based cell reselection test cases, </w:t>
      </w:r>
      <w:r w:rsidR="00B37617" w:rsidRPr="00B37617">
        <w:rPr>
          <w:b/>
          <w:bCs/>
          <w:lang w:val="en-US" w:eastAsia="en-US"/>
        </w:rPr>
        <w:t>UE GNSS location</w:t>
      </w:r>
      <w:r w:rsidR="00A80111">
        <w:rPr>
          <w:b/>
          <w:bCs/>
          <w:lang w:val="en-US" w:eastAsia="en-US"/>
        </w:rPr>
        <w:t xml:space="preserve"> change shall be </w:t>
      </w:r>
      <w:r w:rsidR="00DE2079">
        <w:rPr>
          <w:b/>
          <w:bCs/>
          <w:lang w:val="en-US" w:eastAsia="en-US"/>
        </w:rPr>
        <w:t>no less than</w:t>
      </w:r>
      <w:r w:rsidR="00A80111">
        <w:rPr>
          <w:b/>
          <w:bCs/>
          <w:lang w:val="en-US" w:eastAsia="en-US"/>
        </w:rPr>
        <w:t xml:space="preserve"> </w:t>
      </w:r>
      <w:r w:rsidR="00A80111" w:rsidRPr="00D75283">
        <w:rPr>
          <w:b/>
          <w:bCs/>
          <w:lang w:val="en-US" w:eastAsia="en-US"/>
        </w:rPr>
        <w:t>distanceThresh + 50m</w:t>
      </w:r>
      <w:r w:rsidR="00A80111">
        <w:rPr>
          <w:b/>
          <w:bCs/>
          <w:lang w:val="en-US" w:eastAsia="en-US"/>
        </w:rPr>
        <w:t>.</w:t>
      </w:r>
    </w:p>
    <w:p w14:paraId="43D94F67" w14:textId="0DE6C5E5" w:rsidR="00C91E55" w:rsidRDefault="00C91E55" w:rsidP="00435D1B"/>
    <w:p w14:paraId="1DE4226E" w14:textId="492FFDF0" w:rsidR="000506A9" w:rsidRPr="000506A9" w:rsidRDefault="000506A9" w:rsidP="000506A9">
      <w:pPr>
        <w:rPr>
          <w:lang w:val="en-US"/>
        </w:rPr>
      </w:pPr>
      <w:r w:rsidRPr="000506A9">
        <w:rPr>
          <w:b/>
          <w:bCs/>
          <w:u w:val="single"/>
          <w:lang w:val="en-US"/>
        </w:rPr>
        <w:t xml:space="preserve">SIB19 </w:t>
      </w:r>
      <w:r w:rsidR="00877D62">
        <w:rPr>
          <w:b/>
          <w:bCs/>
          <w:u w:val="single"/>
          <w:lang w:val="en-US"/>
        </w:rPr>
        <w:t>R</w:t>
      </w:r>
      <w:r w:rsidRPr="000506A9">
        <w:rPr>
          <w:b/>
          <w:bCs/>
          <w:u w:val="single"/>
          <w:lang w:val="en-US"/>
        </w:rPr>
        <w:t xml:space="preserve">eading </w:t>
      </w:r>
      <w:r w:rsidR="00877D62">
        <w:rPr>
          <w:b/>
          <w:bCs/>
          <w:u w:val="single"/>
          <w:lang w:val="en-US"/>
        </w:rPr>
        <w:t>T</w:t>
      </w:r>
      <w:r w:rsidRPr="000506A9">
        <w:rPr>
          <w:b/>
          <w:bCs/>
          <w:u w:val="single"/>
          <w:lang w:val="en-US"/>
        </w:rPr>
        <w:t xml:space="preserve">ime in </w:t>
      </w:r>
      <w:r w:rsidR="00877D62">
        <w:rPr>
          <w:b/>
          <w:bCs/>
          <w:u w:val="single"/>
          <w:lang w:val="en-US"/>
        </w:rPr>
        <w:t>Cell Reselection Test Cases</w:t>
      </w:r>
    </w:p>
    <w:p w14:paraId="5409A157" w14:textId="35A7AA1E" w:rsidR="000506A9" w:rsidRPr="000506A9" w:rsidRDefault="000506A9" w:rsidP="000506A9">
      <w:pPr>
        <w:rPr>
          <w:lang w:val="en-US"/>
        </w:rPr>
      </w:pPr>
      <w:r w:rsidRPr="000506A9">
        <w:rPr>
          <w:highlight w:val="green"/>
          <w:lang w:val="en-US"/>
        </w:rPr>
        <w:t>Agreements</w:t>
      </w:r>
      <w:r w:rsidRPr="000506A9">
        <w:rPr>
          <w:lang w:val="en-US"/>
        </w:rPr>
        <w:t>:</w:t>
      </w:r>
      <w:r w:rsidR="00EB03E4" w:rsidRPr="00EB03E4">
        <w:rPr>
          <w:lang w:val="en-US"/>
        </w:rPr>
        <w:t xml:space="preserve"> </w:t>
      </w:r>
      <w:r w:rsidR="00EB03E4">
        <w:rPr>
          <w:lang w:val="en-US"/>
        </w:rPr>
        <w:t>from RAN4#104b e-meeting</w:t>
      </w:r>
    </w:p>
    <w:p w14:paraId="107F561C" w14:textId="77777777" w:rsidR="000506A9" w:rsidRPr="000506A9" w:rsidRDefault="000506A9" w:rsidP="000506A9">
      <w:pPr>
        <w:numPr>
          <w:ilvl w:val="0"/>
          <w:numId w:val="20"/>
        </w:numPr>
        <w:rPr>
          <w:lang w:val="en-US"/>
        </w:rPr>
      </w:pPr>
      <w:r w:rsidRPr="000506A9">
        <w:rPr>
          <w:lang w:val="en-US"/>
        </w:rPr>
        <w:t>SIB19 reading time is included in TSI-NR.</w:t>
      </w:r>
    </w:p>
    <w:p w14:paraId="11245B79" w14:textId="2E02A9CF" w:rsidR="000506A9" w:rsidRPr="000506A9" w:rsidRDefault="000506A9" w:rsidP="000506A9">
      <w:pPr>
        <w:numPr>
          <w:ilvl w:val="0"/>
          <w:numId w:val="20"/>
        </w:numPr>
        <w:rPr>
          <w:lang w:val="en-US"/>
        </w:rPr>
      </w:pPr>
      <w:r w:rsidRPr="000506A9">
        <w:rPr>
          <w:highlight w:val="yellow"/>
          <w:lang w:val="en-US"/>
        </w:rPr>
        <w:t>FFS on the SIB19 scheduling period</w:t>
      </w:r>
      <w:r w:rsidRPr="000506A9">
        <w:rPr>
          <w:lang w:val="en-US"/>
        </w:rPr>
        <w:t>.</w:t>
      </w:r>
    </w:p>
    <w:p w14:paraId="48CE5656" w14:textId="31BB82F9" w:rsidR="000506A9" w:rsidRDefault="000506A9" w:rsidP="00435D1B">
      <w:pPr>
        <w:rPr>
          <w:lang w:val="en-US"/>
        </w:rPr>
      </w:pPr>
    </w:p>
    <w:p w14:paraId="5C93CDFD" w14:textId="163E3E6D" w:rsidR="00DB103B" w:rsidRDefault="00DB103B" w:rsidP="00DB103B">
      <w:r>
        <w:rPr>
          <w:lang w:val="en-US"/>
        </w:rPr>
        <w:lastRenderedPageBreak/>
        <w:t xml:space="preserve">In order to allow UE to have at least 8 occasions to read SIB19, we propose a SIB19 scheduling period not being larger than 160ms, i.e. </w:t>
      </w:r>
      <w:r w:rsidRPr="00EB66CF">
        <w:rPr>
          <w:lang w:val="en-US"/>
        </w:rPr>
        <w:t>si-Periodicity-r17</w:t>
      </w:r>
      <w:r>
        <w:rPr>
          <w:lang w:val="en-US"/>
        </w:rPr>
        <w:t xml:space="preserve"> is either rf8 or rf16, when </w:t>
      </w:r>
      <w:r w:rsidRPr="000506A9">
        <w:t>TSI-NR</w:t>
      </w:r>
      <w:r>
        <w:t xml:space="preserve"> is </w:t>
      </w:r>
      <w:r w:rsidRPr="000506A9">
        <w:t>1280ms</w:t>
      </w:r>
      <w:r>
        <w:t>.</w:t>
      </w:r>
    </w:p>
    <w:p w14:paraId="6CED9E48" w14:textId="77777777" w:rsidR="008F10FC" w:rsidRDefault="008F10FC" w:rsidP="00DB103B">
      <w:pPr>
        <w:rPr>
          <w:lang w:val="en-US"/>
        </w:rPr>
      </w:pPr>
    </w:p>
    <w:p w14:paraId="722FAA36" w14:textId="75993658" w:rsidR="00DB103B" w:rsidRPr="008F10FC" w:rsidRDefault="00DB103B" w:rsidP="008F10FC">
      <w:pPr>
        <w:rPr>
          <w:i/>
          <w:iCs/>
          <w:lang w:val="en-US"/>
        </w:rPr>
      </w:pPr>
      <w:r w:rsidRPr="008F10FC">
        <w:rPr>
          <w:i/>
          <w:iCs/>
          <w:lang w:val="en-US"/>
        </w:rPr>
        <w:t>si-Periodicity-r17                  ENUMERATED {rf8, rf16, rf32, rf64, rf128, rf256, rf512}</w:t>
      </w:r>
    </w:p>
    <w:p w14:paraId="3DD86585" w14:textId="77777777" w:rsidR="00DB103B" w:rsidRPr="008F10FC" w:rsidRDefault="00DB103B" w:rsidP="00DB103B">
      <w:pPr>
        <w:rPr>
          <w:i/>
          <w:iCs/>
        </w:rPr>
      </w:pPr>
      <w:r w:rsidRPr="008F10FC">
        <w:rPr>
          <w:i/>
          <w:iCs/>
        </w:rPr>
        <w:t>(note) the context is the testing requirements for TSI-NR e.g. in cell reselection TCs, which is assumed to be 1280ms. If SIB19 scheduling period is to be 20ms then the current assumption for TSI-NR(1280ms) may be fine, but if it’s to be 5120ms, then clearly 1280ms is not sufficient.</w:t>
      </w:r>
    </w:p>
    <w:p w14:paraId="63C75C60" w14:textId="77777777" w:rsidR="00DB103B" w:rsidRPr="00DB103B" w:rsidRDefault="00DB103B" w:rsidP="00435D1B"/>
    <w:p w14:paraId="594CE1C8" w14:textId="53476E50" w:rsidR="00EB66CF" w:rsidRDefault="00EB66CF" w:rsidP="00EB66CF">
      <w:pPr>
        <w:jc w:val="both"/>
        <w:rPr>
          <w:b/>
          <w:bCs/>
          <w:lang w:val="en-US" w:eastAsia="en-US"/>
        </w:rPr>
      </w:pPr>
      <w:r w:rsidRPr="00D61486">
        <w:rPr>
          <w:b/>
          <w:bCs/>
          <w:lang w:val="en-US" w:eastAsia="en-US"/>
        </w:rPr>
        <w:t>Proposal</w:t>
      </w:r>
      <w:r w:rsidR="00472F4C">
        <w:rPr>
          <w:b/>
          <w:bCs/>
          <w:lang w:val="en-US" w:eastAsia="en-US"/>
        </w:rPr>
        <w:t xml:space="preserve"> 2</w:t>
      </w:r>
      <w:r w:rsidRPr="00D61486">
        <w:rPr>
          <w:b/>
          <w:bCs/>
          <w:lang w:val="en-US" w:eastAsia="en-US"/>
        </w:rPr>
        <w:t xml:space="preserve">: </w:t>
      </w:r>
      <w:r>
        <w:rPr>
          <w:b/>
          <w:bCs/>
          <w:lang w:val="en-US" w:eastAsia="en-US"/>
        </w:rPr>
        <w:t>SIB19 scheduling period shall not be larger than 160ms.</w:t>
      </w:r>
    </w:p>
    <w:p w14:paraId="0B62686D" w14:textId="7DF40739" w:rsidR="00EB66CF" w:rsidRDefault="00EB66CF" w:rsidP="00435D1B">
      <w:pPr>
        <w:rPr>
          <w:lang w:val="en-US"/>
        </w:rPr>
      </w:pPr>
    </w:p>
    <w:p w14:paraId="15C61E28" w14:textId="14DC2CBC" w:rsidR="00E91DDD" w:rsidRPr="00E91DDD" w:rsidRDefault="00E91DDD" w:rsidP="00435D1B">
      <w:pPr>
        <w:rPr>
          <w:b/>
          <w:bCs/>
          <w:u w:val="single"/>
          <w:lang w:val="en-US"/>
        </w:rPr>
      </w:pPr>
      <w:r w:rsidRPr="00E91DDD">
        <w:rPr>
          <w:b/>
          <w:bCs/>
          <w:u w:val="single"/>
          <w:lang w:val="en-US"/>
        </w:rPr>
        <w:t>Satellite Configurations</w:t>
      </w:r>
    </w:p>
    <w:p w14:paraId="6B90DC3A" w14:textId="18CD7F3B" w:rsidR="000506A9" w:rsidRPr="00C760CD" w:rsidRDefault="00C760CD" w:rsidP="00E91DDD">
      <w:pPr>
        <w:jc w:val="both"/>
        <w:rPr>
          <w:lang w:val="en-US"/>
        </w:rPr>
      </w:pPr>
      <w:r>
        <w:rPr>
          <w:lang w:val="en-US"/>
        </w:rPr>
        <w:t xml:space="preserve">During the first round of </w:t>
      </w:r>
      <w:r w:rsidRPr="00C760CD">
        <w:rPr>
          <w:lang w:val="en-US"/>
        </w:rPr>
        <w:t xml:space="preserve">GTW </w:t>
      </w:r>
      <w:r>
        <w:rPr>
          <w:lang w:val="en-US"/>
        </w:rPr>
        <w:t>in RAN4#104b e-meeting</w:t>
      </w:r>
      <w:r w:rsidRPr="00C760CD">
        <w:rPr>
          <w:lang w:val="en-US"/>
        </w:rPr>
        <w:t>, it is proposed have a separate section, e.g. Annex B to capture the virtual satellite configurations including the motion trajectory and the reference propagation model for test purpose.</w:t>
      </w:r>
      <w:r w:rsidR="007E06F6">
        <w:rPr>
          <w:lang w:val="en-US"/>
        </w:rPr>
        <w:t xml:space="preserve"> We support the proposal that the exact trajectory information can be defined in RAN5 based on satellite companies input as long as the following high-level characteristics can be preserved</w:t>
      </w:r>
      <w:r w:rsidR="00E54E0F">
        <w:rPr>
          <w:lang w:val="en-US"/>
        </w:rPr>
        <w:t xml:space="preserve"> in the set of satellite trajectories.</w:t>
      </w:r>
    </w:p>
    <w:p w14:paraId="28FFDBCF" w14:textId="6B7507B7" w:rsidR="000506A9" w:rsidRPr="00DF4857" w:rsidRDefault="000506A9" w:rsidP="00435D1B"/>
    <w:tbl>
      <w:tblPr>
        <w:tblStyle w:val="PlainTable5"/>
        <w:tblW w:w="0" w:type="auto"/>
        <w:jc w:val="center"/>
        <w:tblLook w:val="04A0" w:firstRow="1" w:lastRow="0" w:firstColumn="1" w:lastColumn="0" w:noHBand="0" w:noVBand="1"/>
      </w:tblPr>
      <w:tblGrid>
        <w:gridCol w:w="2430"/>
        <w:gridCol w:w="3015"/>
        <w:gridCol w:w="3015"/>
      </w:tblGrid>
      <w:tr w:rsidR="00DF4857" w:rsidRPr="00DF4857" w14:paraId="03166F02" w14:textId="77777777" w:rsidTr="000624B0">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2430" w:type="dxa"/>
            <w:hideMark/>
          </w:tcPr>
          <w:p w14:paraId="30FBF38A" w14:textId="77777777" w:rsidR="00DF4857" w:rsidRPr="00562DE2" w:rsidRDefault="00DF4857" w:rsidP="000624B0">
            <w:pPr>
              <w:pStyle w:val="TAH"/>
              <w:rPr>
                <w:rFonts w:ascii="Times New Roman" w:eastAsia="SimSun" w:hAnsi="Times New Roman" w:cs="Times New Roman"/>
                <w:b w:val="0"/>
                <w:bCs/>
                <w:i w:val="0"/>
                <w:iCs w:val="0"/>
                <w:sz w:val="20"/>
                <w:lang w:eastAsia="zh-CN"/>
              </w:rPr>
            </w:pPr>
            <w:r w:rsidRPr="00562DE2">
              <w:rPr>
                <w:rFonts w:ascii="Times New Roman" w:eastAsia="SimSun" w:hAnsi="Times New Roman" w:cs="Times New Roman"/>
                <w:b w:val="0"/>
                <w:bCs/>
                <w:i w:val="0"/>
                <w:iCs w:val="0"/>
                <w:sz w:val="20"/>
                <w:lang w:eastAsia="zh-CN"/>
              </w:rPr>
              <w:t>Characteristics</w:t>
            </w:r>
          </w:p>
        </w:tc>
        <w:tc>
          <w:tcPr>
            <w:tcW w:w="3015" w:type="dxa"/>
            <w:hideMark/>
          </w:tcPr>
          <w:p w14:paraId="4CBAD1F8" w14:textId="77777777" w:rsidR="00DF4857" w:rsidRPr="00562DE2" w:rsidRDefault="00DF4857" w:rsidP="000624B0">
            <w:pPr>
              <w:pStyle w:val="TAH"/>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cs="Times New Roman"/>
                <w:b w:val="0"/>
                <w:bCs/>
                <w:i w:val="0"/>
                <w:iCs w:val="0"/>
                <w:sz w:val="20"/>
                <w:lang w:eastAsia="zh-CN"/>
              </w:rPr>
            </w:pPr>
            <w:r w:rsidRPr="00562DE2">
              <w:rPr>
                <w:rFonts w:ascii="Times New Roman" w:eastAsia="SimSun" w:hAnsi="Times New Roman" w:cs="Times New Roman"/>
                <w:b w:val="0"/>
                <w:bCs/>
                <w:i w:val="0"/>
                <w:iCs w:val="0"/>
                <w:sz w:val="20"/>
                <w:lang w:eastAsia="zh-CN"/>
              </w:rPr>
              <w:t>GSO satellites</w:t>
            </w:r>
          </w:p>
        </w:tc>
        <w:tc>
          <w:tcPr>
            <w:tcW w:w="3015" w:type="dxa"/>
            <w:hideMark/>
          </w:tcPr>
          <w:p w14:paraId="3615F2F5" w14:textId="77777777" w:rsidR="00DF4857" w:rsidRPr="00562DE2" w:rsidRDefault="00DF4857" w:rsidP="000624B0">
            <w:pPr>
              <w:pStyle w:val="TAH"/>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cs="Times New Roman"/>
                <w:b w:val="0"/>
                <w:bCs/>
                <w:i w:val="0"/>
                <w:iCs w:val="0"/>
                <w:sz w:val="20"/>
                <w:lang w:eastAsia="zh-CN"/>
              </w:rPr>
            </w:pPr>
            <w:r w:rsidRPr="00562DE2">
              <w:rPr>
                <w:rFonts w:ascii="Times New Roman" w:eastAsia="SimSun" w:hAnsi="Times New Roman" w:cs="Times New Roman"/>
                <w:b w:val="0"/>
                <w:bCs/>
                <w:i w:val="0"/>
                <w:iCs w:val="0"/>
                <w:sz w:val="20"/>
                <w:lang w:eastAsia="zh-CN"/>
              </w:rPr>
              <w:t>Non-GSO satellites</w:t>
            </w:r>
          </w:p>
        </w:tc>
      </w:tr>
      <w:tr w:rsidR="00DF4857" w:rsidRPr="00DF4857" w14:paraId="24490D0A" w14:textId="77777777" w:rsidTr="000624B0">
        <w:trPr>
          <w:cnfStyle w:val="000000100000" w:firstRow="0" w:lastRow="0" w:firstColumn="0" w:lastColumn="0" w:oddVBand="0" w:evenVBand="0" w:oddHBand="1"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2430" w:type="dxa"/>
            <w:hideMark/>
          </w:tcPr>
          <w:p w14:paraId="0EAD5694" w14:textId="77777777" w:rsidR="00DF4857" w:rsidRPr="00562DE2" w:rsidRDefault="00DF4857" w:rsidP="000624B0">
            <w:pPr>
              <w:pStyle w:val="TAL"/>
              <w:jc w:val="center"/>
              <w:rPr>
                <w:rFonts w:ascii="Times New Roman" w:eastAsia="SimSun" w:hAnsi="Times New Roman" w:cs="Times New Roman"/>
                <w:bCs/>
                <w:i w:val="0"/>
                <w:iCs w:val="0"/>
                <w:sz w:val="20"/>
                <w:lang w:eastAsia="zh-CN"/>
              </w:rPr>
            </w:pPr>
            <w:r w:rsidRPr="00562DE2">
              <w:rPr>
                <w:rFonts w:ascii="Times New Roman" w:eastAsia="SimSun" w:hAnsi="Times New Roman" w:cs="Times New Roman"/>
                <w:bCs/>
                <w:i w:val="0"/>
                <w:iCs w:val="0"/>
                <w:sz w:val="20"/>
                <w:lang w:eastAsia="zh-CN"/>
              </w:rPr>
              <w:t>Altitude</w:t>
            </w:r>
          </w:p>
        </w:tc>
        <w:tc>
          <w:tcPr>
            <w:tcW w:w="3015" w:type="dxa"/>
            <w:hideMark/>
          </w:tcPr>
          <w:p w14:paraId="2ADF1DBF" w14:textId="2F981C2C" w:rsidR="00DF4857" w:rsidRPr="00562DE2" w:rsidRDefault="00C32EC8" w:rsidP="000624B0">
            <w:pPr>
              <w:pStyle w:val="TAH"/>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 w:val="0"/>
                <w:bCs/>
                <w:sz w:val="20"/>
                <w:lang w:eastAsia="zh-CN"/>
              </w:rPr>
            </w:pPr>
            <w:r w:rsidRPr="00C32EC8">
              <w:rPr>
                <w:rFonts w:ascii="Times New Roman" w:eastAsia="SimSun" w:hAnsi="Times New Roman"/>
                <w:b w:val="0"/>
                <w:bCs/>
                <w:sz w:val="20"/>
                <w:lang w:eastAsia="zh-CN"/>
              </w:rPr>
              <w:t>35,786km</w:t>
            </w:r>
          </w:p>
        </w:tc>
        <w:tc>
          <w:tcPr>
            <w:tcW w:w="3015" w:type="dxa"/>
            <w:hideMark/>
          </w:tcPr>
          <w:p w14:paraId="4C84F8C9" w14:textId="77777777" w:rsidR="00DF4857" w:rsidRPr="00562DE2" w:rsidRDefault="00DF4857" w:rsidP="000624B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sz w:val="20"/>
                <w:lang w:eastAsia="zh-CN"/>
              </w:rPr>
            </w:pPr>
            <w:r w:rsidRPr="00562DE2">
              <w:rPr>
                <w:rFonts w:ascii="Times New Roman" w:eastAsia="SimSun" w:hAnsi="Times New Roman"/>
                <w:bCs/>
                <w:sz w:val="20"/>
                <w:lang w:eastAsia="zh-CN"/>
              </w:rPr>
              <w:t>600km</w:t>
            </w:r>
          </w:p>
        </w:tc>
      </w:tr>
      <w:tr w:rsidR="00DF4857" w:rsidRPr="00DF4857" w14:paraId="7D38AE7C" w14:textId="77777777" w:rsidTr="000624B0">
        <w:trPr>
          <w:trHeight w:val="779"/>
          <w:jc w:val="center"/>
        </w:trPr>
        <w:tc>
          <w:tcPr>
            <w:cnfStyle w:val="001000000000" w:firstRow="0" w:lastRow="0" w:firstColumn="1" w:lastColumn="0" w:oddVBand="0" w:evenVBand="0" w:oddHBand="0" w:evenHBand="0" w:firstRowFirstColumn="0" w:firstRowLastColumn="0" w:lastRowFirstColumn="0" w:lastRowLastColumn="0"/>
            <w:tcW w:w="2430" w:type="dxa"/>
            <w:hideMark/>
          </w:tcPr>
          <w:p w14:paraId="21860031" w14:textId="77777777" w:rsidR="00DF4857" w:rsidRPr="00562DE2" w:rsidRDefault="00DF4857" w:rsidP="000624B0">
            <w:pPr>
              <w:pStyle w:val="TAL"/>
              <w:jc w:val="center"/>
              <w:rPr>
                <w:rFonts w:ascii="Times New Roman" w:eastAsia="SimSun" w:hAnsi="Times New Roman" w:cs="Times New Roman"/>
                <w:bCs/>
                <w:i w:val="0"/>
                <w:iCs w:val="0"/>
                <w:sz w:val="20"/>
                <w:lang w:eastAsia="zh-CN"/>
              </w:rPr>
            </w:pPr>
            <w:r w:rsidRPr="00562DE2">
              <w:rPr>
                <w:rFonts w:ascii="Times New Roman" w:eastAsia="SimSun" w:hAnsi="Times New Roman" w:cs="Times New Roman"/>
                <w:bCs/>
                <w:i w:val="0"/>
                <w:iCs w:val="0"/>
                <w:sz w:val="20"/>
                <w:lang w:eastAsia="zh-CN"/>
              </w:rPr>
              <w:t>Motion trajectory</w:t>
            </w:r>
          </w:p>
        </w:tc>
        <w:tc>
          <w:tcPr>
            <w:tcW w:w="3015" w:type="dxa"/>
            <w:hideMark/>
          </w:tcPr>
          <w:p w14:paraId="2CC21D30" w14:textId="77777777" w:rsidR="00DF4857" w:rsidRPr="00562DE2" w:rsidRDefault="00DF4857" w:rsidP="000624B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sz w:val="20"/>
                <w:lang w:eastAsia="zh-CN"/>
              </w:rPr>
            </w:pPr>
            <w:r w:rsidRPr="00562DE2">
              <w:rPr>
                <w:rFonts w:ascii="Times New Roman" w:eastAsia="SimSun" w:hAnsi="Times New Roman"/>
                <w:bCs/>
                <w:sz w:val="20"/>
                <w:lang w:eastAsia="zh-CN"/>
              </w:rPr>
              <w:t>Cube (typically size based on satellite companies input)</w:t>
            </w:r>
          </w:p>
        </w:tc>
        <w:tc>
          <w:tcPr>
            <w:tcW w:w="3015" w:type="dxa"/>
            <w:hideMark/>
          </w:tcPr>
          <w:p w14:paraId="2DE6758F" w14:textId="77777777" w:rsidR="00DF4857" w:rsidRPr="00562DE2" w:rsidRDefault="00DF4857" w:rsidP="000624B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bCs/>
                <w:sz w:val="20"/>
                <w:lang w:eastAsia="zh-CN"/>
              </w:rPr>
            </w:pPr>
            <w:r w:rsidRPr="00562DE2">
              <w:rPr>
                <w:rFonts w:ascii="Times New Roman" w:eastAsia="SimSun" w:hAnsi="Times New Roman"/>
                <w:bCs/>
                <w:sz w:val="20"/>
                <w:lang w:eastAsia="zh-CN"/>
              </w:rPr>
              <w:t>circular orbit</w:t>
            </w:r>
          </w:p>
        </w:tc>
      </w:tr>
      <w:tr w:rsidR="00DF4857" w:rsidRPr="00DF4857" w14:paraId="7A78B7FC" w14:textId="77777777" w:rsidTr="000624B0">
        <w:trPr>
          <w:cnfStyle w:val="000000100000" w:firstRow="0" w:lastRow="0" w:firstColumn="0" w:lastColumn="0" w:oddVBand="0" w:evenVBand="0" w:oddHBand="1" w:evenHBand="0" w:firstRowFirstColumn="0" w:firstRowLastColumn="0" w:lastRowFirstColumn="0" w:lastRowLastColumn="0"/>
          <w:trHeight w:val="353"/>
          <w:jc w:val="center"/>
        </w:trPr>
        <w:tc>
          <w:tcPr>
            <w:cnfStyle w:val="001000000000" w:firstRow="0" w:lastRow="0" w:firstColumn="1" w:lastColumn="0" w:oddVBand="0" w:evenVBand="0" w:oddHBand="0" w:evenHBand="0" w:firstRowFirstColumn="0" w:firstRowLastColumn="0" w:lastRowFirstColumn="0" w:lastRowLastColumn="0"/>
            <w:tcW w:w="2430" w:type="dxa"/>
            <w:hideMark/>
          </w:tcPr>
          <w:p w14:paraId="028ACC74" w14:textId="61B3C285" w:rsidR="00DF4857" w:rsidRPr="00562DE2" w:rsidRDefault="00DF4857" w:rsidP="000624B0">
            <w:pPr>
              <w:pStyle w:val="TAL"/>
              <w:jc w:val="center"/>
              <w:rPr>
                <w:rFonts w:ascii="Times New Roman" w:eastAsia="SimSun" w:hAnsi="Times New Roman" w:cs="Times New Roman"/>
                <w:bCs/>
                <w:i w:val="0"/>
                <w:iCs w:val="0"/>
                <w:sz w:val="20"/>
                <w:lang w:eastAsia="zh-CN"/>
              </w:rPr>
            </w:pPr>
            <w:r w:rsidRPr="00562DE2">
              <w:rPr>
                <w:rFonts w:ascii="Times New Roman" w:eastAsia="SimSun" w:hAnsi="Times New Roman" w:cs="Times New Roman"/>
                <w:bCs/>
                <w:i w:val="0"/>
                <w:iCs w:val="0"/>
                <w:sz w:val="20"/>
                <w:lang w:eastAsia="zh-CN"/>
              </w:rPr>
              <w:t>Elevation angle</w:t>
            </w:r>
          </w:p>
        </w:tc>
        <w:tc>
          <w:tcPr>
            <w:tcW w:w="3015" w:type="dxa"/>
            <w:hideMark/>
          </w:tcPr>
          <w:p w14:paraId="21D225EE" w14:textId="77777777" w:rsidR="00DF4857" w:rsidRPr="00562DE2" w:rsidRDefault="00DF4857" w:rsidP="000624B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sz w:val="20"/>
                <w:lang w:eastAsia="zh-CN"/>
              </w:rPr>
            </w:pPr>
            <w:r w:rsidRPr="00562DE2">
              <w:rPr>
                <w:rFonts w:ascii="Times New Roman" w:eastAsia="SimSun" w:hAnsi="Times New Roman"/>
                <w:bCs/>
                <w:sz w:val="20"/>
                <w:lang w:eastAsia="zh-CN"/>
              </w:rPr>
              <w:t>(relative to UE position) &gt; 30 deg during a test</w:t>
            </w:r>
          </w:p>
        </w:tc>
        <w:tc>
          <w:tcPr>
            <w:tcW w:w="3015" w:type="dxa"/>
            <w:hideMark/>
          </w:tcPr>
          <w:p w14:paraId="1605E040" w14:textId="77777777" w:rsidR="00DF4857" w:rsidRPr="00562DE2" w:rsidRDefault="00DF4857" w:rsidP="000624B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SimSun" w:hAnsi="Times New Roman"/>
                <w:bCs/>
                <w:sz w:val="20"/>
                <w:lang w:eastAsia="zh-CN"/>
              </w:rPr>
            </w:pPr>
            <w:r w:rsidRPr="00562DE2">
              <w:rPr>
                <w:rFonts w:ascii="Times New Roman" w:eastAsia="SimSun" w:hAnsi="Times New Roman"/>
                <w:bCs/>
                <w:sz w:val="20"/>
                <w:lang w:eastAsia="zh-CN"/>
              </w:rPr>
              <w:t>(relative to UE position) &gt; 45 deg during a test</w:t>
            </w:r>
          </w:p>
        </w:tc>
      </w:tr>
    </w:tbl>
    <w:p w14:paraId="03B5D67E" w14:textId="71F25F89" w:rsidR="00DF4857" w:rsidRDefault="00DF4857" w:rsidP="00435D1B"/>
    <w:p w14:paraId="01E02CBF" w14:textId="77777777" w:rsidR="0021217C" w:rsidRDefault="00DF4857" w:rsidP="0021217C">
      <w:pPr>
        <w:rPr>
          <w:lang w:val="en-US"/>
        </w:rPr>
      </w:pPr>
      <w:r>
        <w:t>For GSO, the size of cube would not impact the RRM test results because the reference timing for UE UL timing error measurement from TE side will be based on the broadcasted ephemeris.</w:t>
      </w:r>
      <w:r w:rsidR="00E54E0F">
        <w:t xml:space="preserve"> </w:t>
      </w:r>
      <w:r>
        <w:t xml:space="preserve">For NGSO, </w:t>
      </w:r>
      <w:r w:rsidR="00E54E0F">
        <w:t xml:space="preserve">on the other hand, </w:t>
      </w:r>
      <w:r>
        <w:t>it should be assumed that the satellites are on circular orbits</w:t>
      </w:r>
      <w:r w:rsidR="00E54E0F">
        <w:t>,</w:t>
      </w:r>
      <w:r>
        <w:t xml:space="preserve"> </w:t>
      </w:r>
      <w:r w:rsidR="00E54E0F">
        <w:t>and s</w:t>
      </w:r>
      <w:r>
        <w:t>ome parameters, e.g. Eccentricity, should be small enough that the estimation performances across companies would not deviate too much.</w:t>
      </w:r>
      <w:r w:rsidR="0021217C">
        <w:t xml:space="preserve"> </w:t>
      </w:r>
      <w:r w:rsidR="0021217C">
        <w:rPr>
          <w:lang w:val="en-US"/>
        </w:rPr>
        <w:t xml:space="preserve">As for the exact value of UE position in the RRM tests, it should be defined in </w:t>
      </w:r>
      <w:r w:rsidR="0021217C" w:rsidRPr="004F648A">
        <w:rPr>
          <w:lang w:val="en-US"/>
        </w:rPr>
        <w:t>such a way that the smallest elevation angle between the UE and satellite(s) is not smaller than 45 deg.</w:t>
      </w:r>
      <w:r w:rsidR="0021217C">
        <w:rPr>
          <w:lang w:val="en-US"/>
        </w:rPr>
        <w:t xml:space="preserve"> because otherwise an achievable SNR would be too much limited based on the evaluation results presented in the following contribution.</w:t>
      </w:r>
    </w:p>
    <w:p w14:paraId="10215D07" w14:textId="77777777" w:rsidR="0021217C" w:rsidRPr="003E0E01" w:rsidRDefault="0021217C" w:rsidP="0021217C">
      <w:pPr>
        <w:pStyle w:val="ListParagraph"/>
        <w:numPr>
          <w:ilvl w:val="0"/>
          <w:numId w:val="11"/>
        </w:numPr>
        <w:rPr>
          <w:lang w:val="en-US"/>
        </w:rPr>
      </w:pPr>
      <w:r w:rsidRPr="003E0E01">
        <w:rPr>
          <w:lang w:val="en-US"/>
        </w:rPr>
        <w:t>R4-2119586, “General and RRM requirements impacts,” Qualcomm Incorporated, RAN4 #101-e, Nov. 2021.</w:t>
      </w:r>
    </w:p>
    <w:p w14:paraId="1CE3CA29" w14:textId="7B38D05B" w:rsidR="00DF4857" w:rsidRDefault="00DF4857" w:rsidP="00DF4857"/>
    <w:p w14:paraId="749341C7" w14:textId="6E52365C" w:rsidR="000564F5" w:rsidRDefault="000564F5" w:rsidP="000564F5">
      <w:pPr>
        <w:jc w:val="both"/>
        <w:rPr>
          <w:b/>
          <w:bCs/>
          <w:lang w:val="en-US" w:eastAsia="en-US"/>
        </w:rPr>
      </w:pPr>
      <w:r w:rsidRPr="00D61486">
        <w:rPr>
          <w:b/>
          <w:bCs/>
          <w:lang w:val="en-US" w:eastAsia="en-US"/>
        </w:rPr>
        <w:t>Proposal</w:t>
      </w:r>
      <w:r w:rsidR="00472F4C">
        <w:rPr>
          <w:b/>
          <w:bCs/>
          <w:lang w:val="en-US" w:eastAsia="en-US"/>
        </w:rPr>
        <w:t xml:space="preserve"> 3</w:t>
      </w:r>
      <w:r w:rsidRPr="00D61486">
        <w:rPr>
          <w:b/>
          <w:bCs/>
          <w:lang w:val="en-US" w:eastAsia="en-US"/>
        </w:rPr>
        <w:t xml:space="preserve">: </w:t>
      </w:r>
      <w:r>
        <w:rPr>
          <w:b/>
          <w:bCs/>
          <w:lang w:val="en-US" w:eastAsia="en-US"/>
        </w:rPr>
        <w:t>Satellite trajectory to be used in RRM test cases shall meet the following characteristics</w:t>
      </w:r>
      <w:r w:rsidR="00B77572">
        <w:rPr>
          <w:b/>
          <w:bCs/>
          <w:lang w:val="en-US" w:eastAsia="en-US"/>
        </w:rPr>
        <w:t>.</w:t>
      </w:r>
    </w:p>
    <w:p w14:paraId="7CEE7AC9" w14:textId="2F48F0FC" w:rsidR="000624B0" w:rsidRDefault="000624B0" w:rsidP="000624B0">
      <w:pPr>
        <w:pStyle w:val="ListParagraph"/>
        <w:numPr>
          <w:ilvl w:val="0"/>
          <w:numId w:val="14"/>
        </w:numPr>
        <w:jc w:val="both"/>
        <w:rPr>
          <w:b/>
          <w:bCs/>
          <w:lang w:val="en-US" w:eastAsia="en-US"/>
        </w:rPr>
      </w:pPr>
      <w:r>
        <w:rPr>
          <w:b/>
          <w:bCs/>
          <w:lang w:val="en-US" w:eastAsia="en-US"/>
        </w:rPr>
        <w:t xml:space="preserve">For GEO at </w:t>
      </w:r>
      <w:r w:rsidR="000755EE">
        <w:rPr>
          <w:b/>
          <w:bCs/>
          <w:lang w:val="en-US" w:eastAsia="en-US"/>
        </w:rPr>
        <w:t xml:space="preserve">an </w:t>
      </w:r>
      <w:r>
        <w:rPr>
          <w:b/>
          <w:bCs/>
          <w:lang w:val="en-US" w:eastAsia="en-US"/>
        </w:rPr>
        <w:t xml:space="preserve">altitude of </w:t>
      </w:r>
      <w:r w:rsidRPr="000624B0">
        <w:rPr>
          <w:b/>
          <w:bCs/>
          <w:lang w:val="en-US" w:eastAsia="en-US"/>
        </w:rPr>
        <w:t>35</w:t>
      </w:r>
      <w:r>
        <w:rPr>
          <w:b/>
          <w:bCs/>
          <w:lang w:val="en-US" w:eastAsia="en-US"/>
        </w:rPr>
        <w:t>,</w:t>
      </w:r>
      <w:r w:rsidRPr="000624B0">
        <w:rPr>
          <w:b/>
          <w:bCs/>
          <w:lang w:val="en-US" w:eastAsia="en-US"/>
        </w:rPr>
        <w:t>786</w:t>
      </w:r>
      <w:r>
        <w:rPr>
          <w:b/>
          <w:bCs/>
          <w:lang w:val="en-US" w:eastAsia="en-US"/>
        </w:rPr>
        <w:t xml:space="preserve">km, </w:t>
      </w:r>
      <w:r w:rsidR="000755EE">
        <w:rPr>
          <w:b/>
          <w:bCs/>
          <w:lang w:val="en-US" w:eastAsia="en-US"/>
        </w:rPr>
        <w:t xml:space="preserve">an </w:t>
      </w:r>
      <w:r>
        <w:rPr>
          <w:b/>
          <w:bCs/>
          <w:lang w:val="en-US" w:eastAsia="en-US"/>
        </w:rPr>
        <w:t xml:space="preserve">elevation angle relative to </w:t>
      </w:r>
      <w:r w:rsidR="000755EE">
        <w:rPr>
          <w:b/>
          <w:bCs/>
          <w:lang w:val="en-US" w:eastAsia="en-US"/>
        </w:rPr>
        <w:t xml:space="preserve">a </w:t>
      </w:r>
      <w:r>
        <w:rPr>
          <w:b/>
          <w:bCs/>
          <w:lang w:val="en-US" w:eastAsia="en-US"/>
        </w:rPr>
        <w:t xml:space="preserve">UE position shall </w:t>
      </w:r>
      <w:r w:rsidR="000755EE">
        <w:rPr>
          <w:b/>
          <w:bCs/>
          <w:lang w:val="en-US" w:eastAsia="en-US"/>
        </w:rPr>
        <w:t xml:space="preserve">not be </w:t>
      </w:r>
      <w:r>
        <w:rPr>
          <w:b/>
          <w:bCs/>
          <w:lang w:val="en-US" w:eastAsia="en-US"/>
        </w:rPr>
        <w:t xml:space="preserve">smaller than 30 deg during </w:t>
      </w:r>
      <w:r w:rsidR="000755EE">
        <w:rPr>
          <w:b/>
          <w:bCs/>
          <w:lang w:val="en-US" w:eastAsia="en-US"/>
        </w:rPr>
        <w:t>entire</w:t>
      </w:r>
      <w:r>
        <w:rPr>
          <w:b/>
          <w:bCs/>
          <w:lang w:val="en-US" w:eastAsia="en-US"/>
        </w:rPr>
        <w:t xml:space="preserve"> test</w:t>
      </w:r>
      <w:r w:rsidR="000755EE">
        <w:rPr>
          <w:b/>
          <w:bCs/>
          <w:lang w:val="en-US" w:eastAsia="en-US"/>
        </w:rPr>
        <w:t xml:space="preserve"> time</w:t>
      </w:r>
    </w:p>
    <w:p w14:paraId="07002D9F" w14:textId="78B49A60" w:rsidR="000755EE" w:rsidRPr="000624B0" w:rsidRDefault="000755EE" w:rsidP="000624B0">
      <w:pPr>
        <w:pStyle w:val="ListParagraph"/>
        <w:numPr>
          <w:ilvl w:val="0"/>
          <w:numId w:val="14"/>
        </w:numPr>
        <w:jc w:val="both"/>
        <w:rPr>
          <w:b/>
          <w:bCs/>
          <w:lang w:val="en-US" w:eastAsia="en-US"/>
        </w:rPr>
      </w:pPr>
      <w:r>
        <w:rPr>
          <w:b/>
          <w:bCs/>
          <w:lang w:val="en-US" w:eastAsia="en-US"/>
        </w:rPr>
        <w:t>For LEO at an altitude of 600km</w:t>
      </w:r>
      <w:r w:rsidR="0021217C">
        <w:rPr>
          <w:b/>
          <w:bCs/>
          <w:lang w:val="en-US" w:eastAsia="en-US"/>
        </w:rPr>
        <w:t xml:space="preserve"> on a circular orbit</w:t>
      </w:r>
      <w:r>
        <w:rPr>
          <w:b/>
          <w:bCs/>
          <w:lang w:val="en-US" w:eastAsia="en-US"/>
        </w:rPr>
        <w:t xml:space="preserve">, </w:t>
      </w:r>
      <w:r w:rsidR="0021217C">
        <w:rPr>
          <w:b/>
          <w:bCs/>
          <w:lang w:val="en-US" w:eastAsia="en-US"/>
        </w:rPr>
        <w:t>an elevation angle relative to a UE position shall not be smaller than 45 deg during entire test time</w:t>
      </w:r>
    </w:p>
    <w:p w14:paraId="4D9E1D15" w14:textId="45CE895E" w:rsidR="000564F5" w:rsidRPr="0021217C" w:rsidRDefault="000564F5" w:rsidP="00DF4857">
      <w:pPr>
        <w:rPr>
          <w:lang w:val="en-US"/>
        </w:rPr>
      </w:pPr>
    </w:p>
    <w:p w14:paraId="69798063" w14:textId="1D584E8C" w:rsidR="005916F4" w:rsidRPr="005916F4" w:rsidRDefault="005916F4" w:rsidP="005650E6">
      <w:pPr>
        <w:rPr>
          <w:lang w:val="en-US"/>
        </w:rPr>
      </w:pPr>
      <w:r w:rsidRPr="005916F4">
        <w:rPr>
          <w:b/>
          <w:bCs/>
          <w:u w:val="single"/>
          <w:lang w:val="en-US"/>
        </w:rPr>
        <w:t xml:space="preserve">Reference </w:t>
      </w:r>
      <w:r w:rsidR="00720D1B">
        <w:rPr>
          <w:b/>
          <w:bCs/>
          <w:u w:val="single"/>
          <w:lang w:val="en-US"/>
        </w:rPr>
        <w:t>P</w:t>
      </w:r>
      <w:r w:rsidRPr="005916F4">
        <w:rPr>
          <w:b/>
          <w:bCs/>
          <w:u w:val="single"/>
          <w:lang w:val="en-US"/>
        </w:rPr>
        <w:t xml:space="preserve">ropagator </w:t>
      </w:r>
      <w:r w:rsidR="00720D1B">
        <w:rPr>
          <w:b/>
          <w:bCs/>
          <w:u w:val="single"/>
          <w:lang w:val="en-US"/>
        </w:rPr>
        <w:t>M</w:t>
      </w:r>
      <w:r w:rsidRPr="005916F4">
        <w:rPr>
          <w:b/>
          <w:bCs/>
          <w:u w:val="single"/>
          <w:lang w:val="en-US"/>
        </w:rPr>
        <w:t>odel</w:t>
      </w:r>
    </w:p>
    <w:p w14:paraId="753F4AA0" w14:textId="388AB3F0" w:rsidR="005916F4" w:rsidRPr="005916F4" w:rsidRDefault="005916F4" w:rsidP="005916F4">
      <w:pPr>
        <w:rPr>
          <w:lang w:val="en-US"/>
        </w:rPr>
      </w:pPr>
      <w:r w:rsidRPr="005916F4">
        <w:rPr>
          <w:highlight w:val="yellow"/>
          <w:lang w:val="en-US"/>
        </w:rPr>
        <w:t>Open issue</w:t>
      </w:r>
      <w:r w:rsidRPr="005916F4">
        <w:rPr>
          <w:lang w:val="en-US"/>
        </w:rPr>
        <w:t>:</w:t>
      </w:r>
      <w:r w:rsidR="00EC7AE5">
        <w:rPr>
          <w:lang w:val="en-US"/>
        </w:rPr>
        <w:t xml:space="preserve"> from RAN4#104b e-meeting</w:t>
      </w:r>
    </w:p>
    <w:p w14:paraId="181ED536" w14:textId="77777777" w:rsidR="005916F4" w:rsidRPr="005916F4" w:rsidRDefault="005916F4" w:rsidP="00EC7AE5">
      <w:pPr>
        <w:numPr>
          <w:ilvl w:val="0"/>
          <w:numId w:val="18"/>
        </w:numPr>
        <w:rPr>
          <w:lang w:val="en-US"/>
        </w:rPr>
      </w:pPr>
      <w:r w:rsidRPr="005916F4">
        <w:rPr>
          <w:lang w:val="en-US"/>
        </w:rPr>
        <w:t xml:space="preserve">Option 1: </w:t>
      </w:r>
    </w:p>
    <w:p w14:paraId="71E64078" w14:textId="77777777" w:rsidR="005916F4" w:rsidRPr="005916F4" w:rsidRDefault="005916F4" w:rsidP="00EC7AE5">
      <w:pPr>
        <w:numPr>
          <w:ilvl w:val="1"/>
          <w:numId w:val="18"/>
        </w:numPr>
        <w:rPr>
          <w:lang w:val="en-US"/>
        </w:rPr>
      </w:pPr>
      <w:r w:rsidRPr="005916F4">
        <w:rPr>
          <w:lang w:val="en-US"/>
        </w:rPr>
        <w:t>Introduce the reference propagator model;</w:t>
      </w:r>
    </w:p>
    <w:p w14:paraId="29444337" w14:textId="77777777" w:rsidR="005916F4" w:rsidRPr="005916F4" w:rsidRDefault="005916F4" w:rsidP="00EC7AE5">
      <w:pPr>
        <w:numPr>
          <w:ilvl w:val="0"/>
          <w:numId w:val="18"/>
        </w:numPr>
        <w:rPr>
          <w:lang w:val="en-US"/>
        </w:rPr>
      </w:pPr>
      <w:r w:rsidRPr="005916F4">
        <w:rPr>
          <w:lang w:val="en-US"/>
        </w:rPr>
        <w:t xml:space="preserve">Option 2: </w:t>
      </w:r>
    </w:p>
    <w:p w14:paraId="3AD36621" w14:textId="77777777" w:rsidR="005916F4" w:rsidRPr="005916F4" w:rsidRDefault="005916F4" w:rsidP="00EC7AE5">
      <w:pPr>
        <w:numPr>
          <w:ilvl w:val="1"/>
          <w:numId w:val="18"/>
        </w:numPr>
        <w:rPr>
          <w:lang w:val="en-US"/>
        </w:rPr>
      </w:pPr>
      <w:r w:rsidRPr="005916F4">
        <w:rPr>
          <w:lang w:val="en-US"/>
        </w:rPr>
        <w:t>No need to introduce the reference propagator model;</w:t>
      </w:r>
    </w:p>
    <w:p w14:paraId="220BCB7B" w14:textId="07EA5EE4" w:rsidR="005916F4" w:rsidRDefault="005916F4" w:rsidP="00435D1B">
      <w:pPr>
        <w:rPr>
          <w:lang w:val="en-US"/>
        </w:rPr>
      </w:pPr>
    </w:p>
    <w:p w14:paraId="674F85A5" w14:textId="206D4385" w:rsidR="0050341E" w:rsidRDefault="0050341E" w:rsidP="00435D1B">
      <w:r>
        <w:t>We support Option 1. The reference model</w:t>
      </w:r>
      <w:r w:rsidR="009C2D3C" w:rsidRPr="009C2D3C">
        <w:t xml:space="preserve"> shall be introduced, otherwise UE performance cannot be measured</w:t>
      </w:r>
      <w:r>
        <w:t xml:space="preserve"> because there is no way of defining ideal values of timing advance and DL reception timing. </w:t>
      </w:r>
      <w:r w:rsidRPr="00A96C20">
        <w:t>The timing accuracy can only be compared if there is a reference in place.</w:t>
      </w:r>
    </w:p>
    <w:p w14:paraId="19F0859A" w14:textId="51A6E8A4" w:rsidR="00425112" w:rsidRDefault="00FC0C18" w:rsidP="00E17CD4">
      <w:pPr>
        <w:rPr>
          <w:lang w:val="en-US"/>
        </w:rPr>
      </w:pPr>
      <w:r>
        <w:rPr>
          <w:lang w:val="en-US"/>
        </w:rPr>
        <w:t xml:space="preserve">As there have been </w:t>
      </w:r>
      <w:r w:rsidR="00166987">
        <w:rPr>
          <w:lang w:val="en-US"/>
        </w:rPr>
        <w:t xml:space="preserve">concerns </w:t>
      </w:r>
      <w:r w:rsidR="00813B54">
        <w:rPr>
          <w:lang w:val="en-US"/>
        </w:rPr>
        <w:t xml:space="preserve">from companies </w:t>
      </w:r>
      <w:r w:rsidR="00166987">
        <w:rPr>
          <w:lang w:val="en-US"/>
        </w:rPr>
        <w:t xml:space="preserve">on the complexity of </w:t>
      </w:r>
      <w:r w:rsidR="00F60938" w:rsidRPr="00F60938">
        <w:rPr>
          <w:lang w:val="en-US"/>
        </w:rPr>
        <w:t>sophisticated</w:t>
      </w:r>
      <w:r w:rsidR="00F60938">
        <w:rPr>
          <w:lang w:val="en-US"/>
        </w:rPr>
        <w:t xml:space="preserve"> propagator models to be specified in RRM spec, we</w:t>
      </w:r>
      <w:r w:rsidR="00F32FE8">
        <w:rPr>
          <w:lang w:val="en-US"/>
        </w:rPr>
        <w:t xml:space="preserve"> have</w:t>
      </w:r>
      <w:r w:rsidR="00F60938">
        <w:rPr>
          <w:lang w:val="en-US"/>
        </w:rPr>
        <w:t xml:space="preserve"> </w:t>
      </w:r>
      <w:r w:rsidR="00DA3490">
        <w:rPr>
          <w:lang w:val="en-US"/>
        </w:rPr>
        <w:t>compared</w:t>
      </w:r>
      <w:r w:rsidR="00F60938">
        <w:rPr>
          <w:lang w:val="en-US"/>
        </w:rPr>
        <w:t xml:space="preserve"> the satellite position</w:t>
      </w:r>
      <w:r w:rsidR="00DA3490">
        <w:rPr>
          <w:lang w:val="en-US"/>
        </w:rPr>
        <w:t>ing</w:t>
      </w:r>
      <w:r w:rsidR="00F60938">
        <w:rPr>
          <w:lang w:val="en-US"/>
        </w:rPr>
        <w:t xml:space="preserve"> performance</w:t>
      </w:r>
      <w:r w:rsidR="009C173B">
        <w:rPr>
          <w:lang w:val="en-US"/>
        </w:rPr>
        <w:t xml:space="preserve">s based on </w:t>
      </w:r>
      <w:r w:rsidR="002955DB">
        <w:rPr>
          <w:lang w:val="en-US"/>
        </w:rPr>
        <w:t>multiple different models</w:t>
      </w:r>
      <w:r w:rsidR="00DA3490">
        <w:rPr>
          <w:lang w:val="en-US"/>
        </w:rPr>
        <w:t xml:space="preserve"> and </w:t>
      </w:r>
      <w:r w:rsidR="00016DFD">
        <w:rPr>
          <w:lang w:val="en-US"/>
        </w:rPr>
        <w:t xml:space="preserve">present </w:t>
      </w:r>
      <w:r w:rsidR="00DA3490">
        <w:rPr>
          <w:lang w:val="en-US"/>
        </w:rPr>
        <w:t xml:space="preserve">one of </w:t>
      </w:r>
      <w:r w:rsidR="00F32FE8">
        <w:rPr>
          <w:lang w:val="en-US"/>
        </w:rPr>
        <w:t>the simplest one among many</w:t>
      </w:r>
      <w:r w:rsidR="002955DB">
        <w:rPr>
          <w:lang w:val="en-US"/>
        </w:rPr>
        <w:t>. In Fig</w:t>
      </w:r>
      <w:r w:rsidR="00186D6A">
        <w:rPr>
          <w:lang w:val="en-US"/>
        </w:rPr>
        <w:t>ure</w:t>
      </w:r>
      <w:r w:rsidR="002955DB">
        <w:rPr>
          <w:lang w:val="en-US"/>
        </w:rPr>
        <w:t xml:space="preserve"> 1, </w:t>
      </w:r>
      <w:r w:rsidR="00F40CBF">
        <w:rPr>
          <w:lang w:val="en-US"/>
        </w:rPr>
        <w:t xml:space="preserve">the </w:t>
      </w:r>
      <w:r w:rsidR="00821131">
        <w:rPr>
          <w:lang w:val="en-US"/>
        </w:rPr>
        <w:t>performances in terms of</w:t>
      </w:r>
      <w:r w:rsidR="002955DB">
        <w:rPr>
          <w:lang w:val="en-US"/>
        </w:rPr>
        <w:t xml:space="preserve"> </w:t>
      </w:r>
      <w:r w:rsidR="00F40CBF">
        <w:rPr>
          <w:lang w:val="en-US"/>
        </w:rPr>
        <w:t xml:space="preserve">satellite position error and velocity error </w:t>
      </w:r>
      <w:r w:rsidR="00463128">
        <w:rPr>
          <w:lang w:val="en-US"/>
        </w:rPr>
        <w:t xml:space="preserve">are presented </w:t>
      </w:r>
      <w:r w:rsidR="00F40CBF">
        <w:rPr>
          <w:lang w:val="en-US"/>
        </w:rPr>
        <w:t xml:space="preserve">when the estimation is based on </w:t>
      </w:r>
      <w:r w:rsidR="009C173B">
        <w:rPr>
          <w:lang w:val="en-US"/>
        </w:rPr>
        <w:t>a basic Kepler propagation equation</w:t>
      </w:r>
      <w:r w:rsidR="00114A43">
        <w:rPr>
          <w:lang w:val="en-US"/>
        </w:rPr>
        <w:t xml:space="preserve">, which should </w:t>
      </w:r>
      <w:r w:rsidR="00463128">
        <w:rPr>
          <w:lang w:val="en-US"/>
        </w:rPr>
        <w:t xml:space="preserve">be found feasible for </w:t>
      </w:r>
      <w:r w:rsidR="00751C0C">
        <w:rPr>
          <w:lang w:val="en-US"/>
        </w:rPr>
        <w:t xml:space="preserve">most of the device types </w:t>
      </w:r>
      <w:r w:rsidR="007E2403" w:rsidRPr="007E2403">
        <w:rPr>
          <w:lang w:val="en-US"/>
        </w:rPr>
        <w:t>perhaps</w:t>
      </w:r>
      <w:r w:rsidR="007E2403">
        <w:rPr>
          <w:lang w:val="en-US"/>
        </w:rPr>
        <w:t xml:space="preserve"> </w:t>
      </w:r>
      <w:r w:rsidR="00751C0C">
        <w:rPr>
          <w:lang w:val="en-US"/>
        </w:rPr>
        <w:t>even including IoT NTN.</w:t>
      </w:r>
    </w:p>
    <w:p w14:paraId="7267B0A0" w14:textId="77777777" w:rsidR="00425112" w:rsidRPr="002B09C9" w:rsidRDefault="00425112" w:rsidP="00E17CD4">
      <w:pPr>
        <w:rPr>
          <w:lang w:val="en-US"/>
        </w:rPr>
      </w:pPr>
    </w:p>
    <w:p w14:paraId="0F145F53" w14:textId="05B6321F" w:rsidR="00E27B8A" w:rsidRDefault="00E633B8" w:rsidP="009C173B">
      <w:pPr>
        <w:jc w:val="center"/>
      </w:pPr>
      <w:r>
        <w:rPr>
          <w:noProof/>
        </w:rPr>
        <w:drawing>
          <wp:inline distT="0" distB="0" distL="0" distR="0" wp14:anchorId="4A5E1E3E" wp14:editId="767FA054">
            <wp:extent cx="6116320" cy="2888615"/>
            <wp:effectExtent l="0" t="0" r="0" b="698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116320" cy="2888615"/>
                    </a:xfrm>
                    <a:prstGeom prst="rect">
                      <a:avLst/>
                    </a:prstGeom>
                    <a:noFill/>
                    <a:ln>
                      <a:noFill/>
                    </a:ln>
                  </pic:spPr>
                </pic:pic>
              </a:graphicData>
            </a:graphic>
          </wp:inline>
        </w:drawing>
      </w:r>
    </w:p>
    <w:p w14:paraId="48B09A6D" w14:textId="3AB0DAE9" w:rsidR="009C173B" w:rsidRPr="00F67707" w:rsidRDefault="009C173B" w:rsidP="009C173B">
      <w:pPr>
        <w:jc w:val="center"/>
        <w:rPr>
          <w:b/>
          <w:bCs/>
        </w:rPr>
      </w:pPr>
      <w:r w:rsidRPr="00F67707">
        <w:rPr>
          <w:b/>
          <w:bCs/>
        </w:rPr>
        <w:t xml:space="preserve">Figure 1. </w:t>
      </w:r>
      <w:r w:rsidR="00751C0C" w:rsidRPr="00F67707">
        <w:rPr>
          <w:b/>
          <w:bCs/>
        </w:rPr>
        <w:t xml:space="preserve">Satellite positioning performances in terms of satellite position error and velocity error when the satellite is </w:t>
      </w:r>
      <w:r w:rsidR="005C12FE" w:rsidRPr="00F67707">
        <w:rPr>
          <w:b/>
          <w:bCs/>
        </w:rPr>
        <w:t xml:space="preserve">on a </w:t>
      </w:r>
      <w:r w:rsidR="00751C0C" w:rsidRPr="00F67707">
        <w:rPr>
          <w:b/>
          <w:bCs/>
        </w:rPr>
        <w:t>circular or</w:t>
      </w:r>
      <w:r w:rsidR="005C12FE" w:rsidRPr="00F67707">
        <w:rPr>
          <w:b/>
          <w:bCs/>
        </w:rPr>
        <w:t>bit at 600km altitude.</w:t>
      </w:r>
    </w:p>
    <w:p w14:paraId="03399BC1" w14:textId="080BEBC5" w:rsidR="00D34C00" w:rsidRDefault="00D34C00" w:rsidP="00E17CD4"/>
    <w:p w14:paraId="78728162" w14:textId="653B3AC3" w:rsidR="00FF2396" w:rsidRDefault="00333045" w:rsidP="00E17CD4">
      <w:r>
        <w:t>As can be seen from Fig</w:t>
      </w:r>
      <w:r w:rsidR="00186D6A">
        <w:t>ure</w:t>
      </w:r>
      <w:r>
        <w:t xml:space="preserve"> 1, </w:t>
      </w:r>
      <w:r w:rsidR="00FD22C9" w:rsidRPr="00B92C64">
        <w:t>the position error is 3.4m and 6.7m</w:t>
      </w:r>
      <w:r w:rsidR="00FD22C9">
        <w:t xml:space="preserve"> at 5s and 10s, respectively</w:t>
      </w:r>
      <w:r w:rsidR="007918BC">
        <w:t xml:space="preserve">, and the velocity </w:t>
      </w:r>
      <w:r w:rsidR="00F303A6">
        <w:t xml:space="preserve">estimation error is </w:t>
      </w:r>
      <w:r w:rsidR="00331618" w:rsidRPr="00331618">
        <w:t>2.6e-5 5 km/s and 5e-5 km/s</w:t>
      </w:r>
      <w:r w:rsidR="00331618">
        <w:t xml:space="preserve"> at 5s and 10s, respectively</w:t>
      </w:r>
      <w:r w:rsidR="00FD22C9">
        <w:t xml:space="preserve">. </w:t>
      </w:r>
      <w:r w:rsidR="00782313">
        <w:t xml:space="preserve">Note that </w:t>
      </w:r>
      <w:r w:rsidR="00FF2396">
        <w:t>SIB-19</w:t>
      </w:r>
      <w:r w:rsidR="00782313">
        <w:t xml:space="preserve">, </w:t>
      </w:r>
      <w:r w:rsidR="00004664">
        <w:t xml:space="preserve">which </w:t>
      </w:r>
      <w:r w:rsidR="00782313">
        <w:t>carries satellite ephemeris information,</w:t>
      </w:r>
      <w:r w:rsidR="00FF2396">
        <w:t xml:space="preserve"> should be broadcasted every 10.24 s</w:t>
      </w:r>
      <w:r w:rsidR="00B26086">
        <w:t xml:space="preserve"> (1024 radio frames)</w:t>
      </w:r>
      <w:r w:rsidR="00782313">
        <w:t xml:space="preserve"> because the epoch-time </w:t>
      </w:r>
      <w:r w:rsidR="00D52C9D">
        <w:t>of the ephemeris information is defined with respect to SFN.</w:t>
      </w:r>
    </w:p>
    <w:tbl>
      <w:tblPr>
        <w:tblStyle w:val="TableGrid"/>
        <w:tblW w:w="0" w:type="auto"/>
        <w:tblLook w:val="04A0" w:firstRow="1" w:lastRow="0" w:firstColumn="1" w:lastColumn="0" w:noHBand="0" w:noVBand="1"/>
      </w:tblPr>
      <w:tblGrid>
        <w:gridCol w:w="9622"/>
      </w:tblGrid>
      <w:tr w:rsidR="00C1777C" w14:paraId="5918A0EA" w14:textId="77777777" w:rsidTr="00C1777C">
        <w:tc>
          <w:tcPr>
            <w:tcW w:w="9622" w:type="dxa"/>
          </w:tcPr>
          <w:p w14:paraId="36E04011" w14:textId="77777777" w:rsidR="00C1777C" w:rsidRPr="00C1777C" w:rsidRDefault="00C1777C" w:rsidP="00C1777C">
            <w:pPr>
              <w:rPr>
                <w:b/>
                <w:bCs/>
                <w:i/>
                <w:iCs/>
              </w:rPr>
            </w:pPr>
            <w:r w:rsidRPr="00C1777C">
              <w:rPr>
                <w:b/>
                <w:bCs/>
                <w:i/>
                <w:iCs/>
              </w:rPr>
              <w:t xml:space="preserve">epochTime </w:t>
            </w:r>
          </w:p>
          <w:p w14:paraId="6ED0BE12" w14:textId="113299E7" w:rsidR="00C1777C" w:rsidRDefault="00C1777C" w:rsidP="00C1777C">
            <w:r>
              <w:t>Indicate the epoch time for assistance information (i.e. Serving satellite ephemeris in IE ephemerisInfo and Common TA parameters). When explicitly provided through SIB, or through dedicated signaling, EpochTime is the starting time of a DL sub-frame, indicated by a SFN and a sub-frame number signaled together with the assistance information.</w:t>
            </w:r>
            <w:r w:rsidR="002B6729">
              <w:t xml:space="preserve"> </w:t>
            </w:r>
            <w:r>
              <w:t xml:space="preserve">The reference point for epoch time of the serving satellite ephemeris and Common TA parameters is the uplink time synchronization reference point. If this field is absent, the epoch time is the end of SI window where this SIB19 is scheduled. This field is mandatory present when provided in dedicated configuration. If this field is absent in </w:t>
            </w:r>
            <w:r w:rsidRPr="00626B3B">
              <w:rPr>
                <w:i/>
                <w:iCs/>
              </w:rPr>
              <w:t>ntn-Config</w:t>
            </w:r>
            <w:r>
              <w:t xml:space="preserve"> provided via </w:t>
            </w:r>
            <w:r w:rsidRPr="00626B3B">
              <w:rPr>
                <w:i/>
                <w:iCs/>
              </w:rPr>
              <w:t>NTN-NeighCellConfig</w:t>
            </w:r>
            <w:r>
              <w:t xml:space="preserve"> the UE uses epoch time from the serving satellite ephemeris. In case of handover, this field is based on the timing of the target cell, i.e. the SFN and sub-frame number indicated in this field refers to the SFN and sub-frame of the target cell. This field is excluded when determining changes in system information, i.e. changes of epochTime should neither result in system information change notifications nor in a modification of valueTag in SIB1.</w:t>
            </w:r>
          </w:p>
        </w:tc>
      </w:tr>
    </w:tbl>
    <w:p w14:paraId="2430DA5C" w14:textId="5255343E" w:rsidR="00C1777C" w:rsidRDefault="00C1777C" w:rsidP="00E17CD4"/>
    <w:p w14:paraId="29C214F4" w14:textId="1146EF05" w:rsidR="00D52C9D" w:rsidRDefault="00F67707" w:rsidP="00E17CD4">
      <w:r>
        <w:t xml:space="preserve">If we compare the Kepler based achievable </w:t>
      </w:r>
      <w:r w:rsidR="006A7743">
        <w:t xml:space="preserve">satellite </w:t>
      </w:r>
      <w:r>
        <w:t xml:space="preserve">positioning error </w:t>
      </w:r>
      <w:r w:rsidR="006A7743">
        <w:t xml:space="preserve">(at 10s from the epoch time) </w:t>
      </w:r>
      <w:r>
        <w:t xml:space="preserve">to the </w:t>
      </w:r>
      <w:r w:rsidR="006A7743">
        <w:t xml:space="preserve">maximum satellite positioning error assumed for UL transmission timing requirements (shown in Table 1), a basic Kepler equation based satellite positioning method still leave 23m </w:t>
      </w:r>
      <w:r w:rsidR="00A7088A">
        <w:t>margin, which is</w:t>
      </w:r>
      <w:r w:rsidR="004270A2">
        <w:t xml:space="preserve"> almost 77% of the maximum error.</w:t>
      </w:r>
    </w:p>
    <w:p w14:paraId="7E6B8ABE" w14:textId="77777777" w:rsidR="006A7743" w:rsidRDefault="006A7743" w:rsidP="00E17CD4"/>
    <w:p w14:paraId="3ACF9ABE" w14:textId="2DE9D6D6" w:rsidR="00406145" w:rsidRPr="00406145" w:rsidRDefault="00406145" w:rsidP="00406145">
      <w:pPr>
        <w:jc w:val="center"/>
        <w:rPr>
          <w:b/>
          <w:bCs/>
        </w:rPr>
      </w:pPr>
      <w:r w:rsidRPr="00406145">
        <w:rPr>
          <w:b/>
          <w:bCs/>
        </w:rPr>
        <w:t>Table 1.</w:t>
      </w:r>
      <w:r>
        <w:rPr>
          <w:b/>
          <w:bCs/>
        </w:rPr>
        <w:t xml:space="preserve"> UL Transmission Timing Requirements for TN and NTN UEs</w:t>
      </w:r>
    </w:p>
    <w:p w14:paraId="07B96EBC" w14:textId="4DDE2E30" w:rsidR="00C1777C" w:rsidRDefault="00406145" w:rsidP="00E17CD4">
      <w:r>
        <w:rPr>
          <w:noProof/>
        </w:rPr>
        <w:drawing>
          <wp:inline distT="0" distB="0" distL="0" distR="0" wp14:anchorId="0F306A00" wp14:editId="0CB4A2AB">
            <wp:extent cx="6194287" cy="169416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37827" cy="1706075"/>
                    </a:xfrm>
                    <a:prstGeom prst="rect">
                      <a:avLst/>
                    </a:prstGeom>
                    <a:noFill/>
                  </pic:spPr>
                </pic:pic>
              </a:graphicData>
            </a:graphic>
          </wp:inline>
        </w:drawing>
      </w:r>
    </w:p>
    <w:p w14:paraId="2E738A9A" w14:textId="3DAFC3D6" w:rsidR="00312D1B" w:rsidRDefault="00852731" w:rsidP="00852731">
      <w:pPr>
        <w:jc w:val="both"/>
        <w:rPr>
          <w:b/>
          <w:bCs/>
          <w:lang w:val="en-US" w:eastAsia="en-US"/>
        </w:rPr>
      </w:pPr>
      <w:r>
        <w:rPr>
          <w:b/>
          <w:bCs/>
          <w:lang w:val="en-US" w:eastAsia="en-US"/>
        </w:rPr>
        <w:t>Observation</w:t>
      </w:r>
      <w:r w:rsidR="00472F4C">
        <w:rPr>
          <w:b/>
          <w:bCs/>
          <w:lang w:val="en-US" w:eastAsia="en-US"/>
        </w:rPr>
        <w:t xml:space="preserve"> 1</w:t>
      </w:r>
      <w:r w:rsidRPr="00D61486">
        <w:rPr>
          <w:b/>
          <w:bCs/>
          <w:lang w:val="en-US" w:eastAsia="en-US"/>
        </w:rPr>
        <w:t xml:space="preserve">: </w:t>
      </w:r>
      <w:r w:rsidR="000B2E27">
        <w:rPr>
          <w:b/>
          <w:bCs/>
          <w:lang w:val="en-US" w:eastAsia="en-US"/>
        </w:rPr>
        <w:t xml:space="preserve">A </w:t>
      </w:r>
      <w:r w:rsidR="008D431E">
        <w:rPr>
          <w:b/>
          <w:bCs/>
          <w:lang w:val="en-US" w:eastAsia="en-US"/>
        </w:rPr>
        <w:t>basic Kepler equation</w:t>
      </w:r>
      <w:r w:rsidR="0024497F">
        <w:rPr>
          <w:b/>
          <w:bCs/>
          <w:lang w:val="en-US" w:eastAsia="en-US"/>
        </w:rPr>
        <w:t>-</w:t>
      </w:r>
      <w:r w:rsidR="008D431E">
        <w:rPr>
          <w:b/>
          <w:bCs/>
          <w:lang w:val="en-US" w:eastAsia="en-US"/>
        </w:rPr>
        <w:t xml:space="preserve">based LEO satellite position estimation </w:t>
      </w:r>
      <w:r w:rsidR="000B2E27">
        <w:rPr>
          <w:b/>
          <w:bCs/>
          <w:lang w:val="en-US" w:eastAsia="en-US"/>
        </w:rPr>
        <w:t xml:space="preserve">can achieve </w:t>
      </w:r>
      <w:r w:rsidR="00A23EC8">
        <w:rPr>
          <w:b/>
          <w:bCs/>
          <w:lang w:val="en-US" w:eastAsia="en-US"/>
        </w:rPr>
        <w:t xml:space="preserve">an accuracy of </w:t>
      </w:r>
      <w:r w:rsidR="00491F0B">
        <w:rPr>
          <w:b/>
          <w:bCs/>
          <w:lang w:val="en-US" w:eastAsia="en-US"/>
        </w:rPr>
        <w:t xml:space="preserve">6.7m error, which is </w:t>
      </w:r>
      <w:r w:rsidR="00A05B78">
        <w:rPr>
          <w:b/>
          <w:bCs/>
          <w:lang w:val="en-US" w:eastAsia="en-US"/>
        </w:rPr>
        <w:t xml:space="preserve">22.3% of the assumption considered for UE UL transmission timing requirements, when the </w:t>
      </w:r>
      <w:r w:rsidR="001A180F">
        <w:rPr>
          <w:b/>
          <w:bCs/>
          <w:lang w:val="en-US" w:eastAsia="en-US"/>
        </w:rPr>
        <w:t xml:space="preserve">satellite is </w:t>
      </w:r>
      <w:r w:rsidR="00B93045">
        <w:rPr>
          <w:b/>
          <w:bCs/>
          <w:lang w:val="en-US" w:eastAsia="en-US"/>
        </w:rPr>
        <w:t xml:space="preserve">on a </w:t>
      </w:r>
      <w:r w:rsidR="001A180F">
        <w:rPr>
          <w:b/>
          <w:bCs/>
          <w:lang w:val="en-US" w:eastAsia="en-US"/>
        </w:rPr>
        <w:t xml:space="preserve">circular orbit at 600km </w:t>
      </w:r>
      <w:r w:rsidR="00D9502F">
        <w:rPr>
          <w:b/>
          <w:bCs/>
          <w:lang w:val="en-US" w:eastAsia="en-US"/>
        </w:rPr>
        <w:t>altitude,</w:t>
      </w:r>
      <w:r w:rsidR="001A180F">
        <w:rPr>
          <w:b/>
          <w:bCs/>
          <w:lang w:val="en-US" w:eastAsia="en-US"/>
        </w:rPr>
        <w:t xml:space="preserve"> and a </w:t>
      </w:r>
      <w:r w:rsidR="001A180F" w:rsidRPr="001A180F">
        <w:rPr>
          <w:b/>
          <w:bCs/>
          <w:lang w:val="en-US" w:eastAsia="en-US"/>
        </w:rPr>
        <w:t>frequency of ephemeris information update is assumed once every 10.24s</w:t>
      </w:r>
      <w:r w:rsidR="001A180F">
        <w:rPr>
          <w:b/>
          <w:bCs/>
          <w:lang w:val="en-US" w:eastAsia="en-US"/>
        </w:rPr>
        <w:t>.</w:t>
      </w:r>
      <w:r w:rsidR="00252127">
        <w:rPr>
          <w:b/>
          <w:bCs/>
          <w:lang w:val="en-US" w:eastAsia="en-US"/>
        </w:rPr>
        <w:t xml:space="preserve"> And the estimation error of the satellite velocity is </w:t>
      </w:r>
      <w:r w:rsidR="0005158C">
        <w:rPr>
          <w:b/>
          <w:bCs/>
          <w:lang w:val="en-US" w:eastAsia="en-US"/>
        </w:rPr>
        <w:t>insignificant.</w:t>
      </w:r>
    </w:p>
    <w:p w14:paraId="64F116A0" w14:textId="77777777" w:rsidR="00852731" w:rsidRPr="000E45BB" w:rsidRDefault="00852731" w:rsidP="00E17CD4">
      <w:pPr>
        <w:rPr>
          <w:lang w:val="en-US"/>
        </w:rPr>
      </w:pPr>
    </w:p>
    <w:p w14:paraId="6B27BD5B" w14:textId="32E896B4" w:rsidR="00AB0955" w:rsidRDefault="00D4612A" w:rsidP="0074341D">
      <w:pPr>
        <w:jc w:val="both"/>
        <w:rPr>
          <w:b/>
          <w:bCs/>
          <w:lang w:val="en-US" w:eastAsia="en-US"/>
        </w:rPr>
      </w:pPr>
      <w:r w:rsidRPr="00D61486">
        <w:rPr>
          <w:b/>
          <w:bCs/>
          <w:lang w:val="en-US" w:eastAsia="en-US"/>
        </w:rPr>
        <w:t>Proposal</w:t>
      </w:r>
      <w:r w:rsidR="00472F4C">
        <w:rPr>
          <w:b/>
          <w:bCs/>
          <w:lang w:val="en-US" w:eastAsia="en-US"/>
        </w:rPr>
        <w:t xml:space="preserve"> 4</w:t>
      </w:r>
      <w:r w:rsidRPr="00D61486">
        <w:rPr>
          <w:b/>
          <w:bCs/>
          <w:lang w:val="en-US" w:eastAsia="en-US"/>
        </w:rPr>
        <w:t xml:space="preserve">: </w:t>
      </w:r>
      <w:r w:rsidR="00A0719A">
        <w:rPr>
          <w:b/>
          <w:bCs/>
          <w:lang w:val="en-US" w:eastAsia="en-US"/>
        </w:rPr>
        <w:t xml:space="preserve">RAN4 to adopt a </w:t>
      </w:r>
      <w:r w:rsidR="00654557" w:rsidRPr="00654557">
        <w:rPr>
          <w:b/>
          <w:bCs/>
          <w:lang w:val="en-US" w:eastAsia="en-US"/>
        </w:rPr>
        <w:t xml:space="preserve">Keplerian </w:t>
      </w:r>
      <w:r w:rsidR="00654557">
        <w:rPr>
          <w:b/>
          <w:bCs/>
          <w:lang w:val="en-US" w:eastAsia="en-US"/>
        </w:rPr>
        <w:t xml:space="preserve">propagator model </w:t>
      </w:r>
      <w:r w:rsidR="00C345B1">
        <w:rPr>
          <w:b/>
          <w:bCs/>
          <w:lang w:val="en-US" w:eastAsia="en-US"/>
        </w:rPr>
        <w:t xml:space="preserve">as a reference </w:t>
      </w:r>
      <w:r w:rsidR="009F53E2">
        <w:rPr>
          <w:b/>
          <w:bCs/>
          <w:lang w:val="en-US" w:eastAsia="en-US"/>
        </w:rPr>
        <w:t>satellite posi</w:t>
      </w:r>
      <w:r w:rsidR="00B01AA9">
        <w:rPr>
          <w:b/>
          <w:bCs/>
          <w:lang w:val="en-US" w:eastAsia="en-US"/>
        </w:rPr>
        <w:t>t</w:t>
      </w:r>
      <w:r w:rsidR="009F53E2">
        <w:rPr>
          <w:b/>
          <w:bCs/>
          <w:lang w:val="en-US" w:eastAsia="en-US"/>
        </w:rPr>
        <w:t xml:space="preserve">ioning </w:t>
      </w:r>
      <w:r w:rsidR="00C345B1">
        <w:rPr>
          <w:b/>
          <w:bCs/>
          <w:lang w:val="en-US" w:eastAsia="en-US"/>
        </w:rPr>
        <w:t>model</w:t>
      </w:r>
      <w:r w:rsidR="0003130E">
        <w:rPr>
          <w:b/>
          <w:bCs/>
          <w:lang w:val="en-US" w:eastAsia="en-US"/>
        </w:rPr>
        <w:t xml:space="preserve"> and capture it in Annex B for RAN5 and TE vendor</w:t>
      </w:r>
      <w:r w:rsidR="008C7E07">
        <w:rPr>
          <w:b/>
          <w:bCs/>
          <w:lang w:val="en-US" w:eastAsia="en-US"/>
        </w:rPr>
        <w:t>s’</w:t>
      </w:r>
      <w:r w:rsidR="0003130E">
        <w:rPr>
          <w:b/>
          <w:bCs/>
          <w:lang w:val="en-US" w:eastAsia="en-US"/>
        </w:rPr>
        <w:t xml:space="preserve"> reference.</w:t>
      </w:r>
    </w:p>
    <w:p w14:paraId="77B31494" w14:textId="74DE6314" w:rsidR="00A0719A" w:rsidRDefault="00A0719A" w:rsidP="00E17CD4">
      <w:pPr>
        <w:rPr>
          <w:lang w:val="en-US"/>
        </w:rPr>
      </w:pPr>
    </w:p>
    <w:p w14:paraId="1C084C43" w14:textId="77777777" w:rsidR="005E101D" w:rsidRPr="006C2FE0" w:rsidRDefault="005E101D" w:rsidP="005E101D">
      <w:pPr>
        <w:jc w:val="both"/>
        <w:rPr>
          <w:b/>
          <w:bCs/>
          <w:u w:val="single"/>
          <w:lang w:val="en-US" w:eastAsia="en-US"/>
        </w:rPr>
      </w:pPr>
      <w:r>
        <w:rPr>
          <w:b/>
          <w:bCs/>
          <w:u w:val="single"/>
          <w:lang w:val="en-US" w:eastAsia="en-US"/>
        </w:rPr>
        <w:t>Reference Time Instances for UL Timing Accuracy Requirements</w:t>
      </w:r>
    </w:p>
    <w:p w14:paraId="258A7954" w14:textId="17F68EAC" w:rsidR="00066FA2" w:rsidRDefault="00CB6674" w:rsidP="007F0642">
      <w:r>
        <w:t>I</w:t>
      </w:r>
      <w:r w:rsidR="001B3921">
        <w:t xml:space="preserve">t was agreed in </w:t>
      </w:r>
      <w:r w:rsidR="00CD3E5A">
        <w:t>RAN4#104 e-meeting</w:t>
      </w:r>
      <w:r w:rsidR="00CD3E5A">
        <w:t xml:space="preserve"> </w:t>
      </w:r>
      <w:r>
        <w:t>that</w:t>
      </w:r>
      <w:r w:rsidR="001B3921">
        <w:t xml:space="preserve"> TE shall adjust the downlink transmission frame boundary and UL reception timing</w:t>
      </w:r>
      <w:r w:rsidR="0042216D">
        <w:t>.</w:t>
      </w:r>
    </w:p>
    <w:p w14:paraId="31577BA9" w14:textId="2AC25D62" w:rsidR="00066FA2" w:rsidRDefault="00066FA2" w:rsidP="007F0642"/>
    <w:p w14:paraId="7AF2B62C" w14:textId="77777777" w:rsidR="00066FA2" w:rsidRPr="00CD3E5A" w:rsidRDefault="00066FA2" w:rsidP="00066FA2">
      <w:pPr>
        <w:rPr>
          <w:b/>
          <w:bCs/>
        </w:rPr>
      </w:pPr>
      <w:r w:rsidRPr="00CD3E5A">
        <w:rPr>
          <w:b/>
          <w:bCs/>
          <w:highlight w:val="green"/>
        </w:rPr>
        <w:t>Agreements</w:t>
      </w:r>
      <w:r w:rsidRPr="00CD3E5A">
        <w:rPr>
          <w:b/>
          <w:bCs/>
        </w:rPr>
        <w:t>: (Agreed WF - R4-2214473, from RAN4#104 e-meeting)</w:t>
      </w:r>
    </w:p>
    <w:p w14:paraId="4C43B97C" w14:textId="77777777" w:rsidR="00066FA2" w:rsidRPr="006E70DE" w:rsidRDefault="00066FA2" w:rsidP="00066FA2">
      <w:pPr>
        <w:rPr>
          <w:rFonts w:eastAsia="SimSun"/>
          <w:szCs w:val="24"/>
        </w:rPr>
      </w:pPr>
      <w:r w:rsidRPr="006E70DE">
        <w:rPr>
          <w:rFonts w:eastAsia="SimSun"/>
          <w:szCs w:val="24"/>
        </w:rPr>
        <w:t>Issue 5-3: Reference time for NTN UE timing related test cases.</w:t>
      </w:r>
    </w:p>
    <w:p w14:paraId="5D2F9B7E" w14:textId="77777777" w:rsidR="00066FA2" w:rsidRPr="003817E9" w:rsidRDefault="00066FA2" w:rsidP="00066FA2">
      <w:pPr>
        <w:pStyle w:val="ListParagraph"/>
        <w:numPr>
          <w:ilvl w:val="2"/>
          <w:numId w:val="23"/>
        </w:numPr>
        <w:spacing w:after="120"/>
        <w:ind w:left="420"/>
        <w:contextualSpacing w:val="0"/>
        <w:rPr>
          <w:rFonts w:eastAsia="SimSun"/>
          <w:szCs w:val="24"/>
        </w:rPr>
      </w:pPr>
      <w:r w:rsidRPr="003817E9">
        <w:rPr>
          <w:rFonts w:eastAsia="SimSun"/>
          <w:szCs w:val="24"/>
        </w:rPr>
        <w:t>For the test requirement, the reference time should be (NTA + NTA_offset + NTA,common + NTA,UE-specific) ×Tc ± Te_NTN</w:t>
      </w:r>
    </w:p>
    <w:p w14:paraId="066D1BA0" w14:textId="77777777" w:rsidR="00066FA2" w:rsidRPr="003817E9" w:rsidRDefault="00066FA2" w:rsidP="00066FA2">
      <w:pPr>
        <w:pStyle w:val="ListParagraph"/>
        <w:numPr>
          <w:ilvl w:val="3"/>
          <w:numId w:val="23"/>
        </w:numPr>
        <w:spacing w:after="120"/>
        <w:ind w:left="840"/>
        <w:contextualSpacing w:val="0"/>
        <w:rPr>
          <w:rFonts w:eastAsia="SimSun"/>
          <w:szCs w:val="24"/>
        </w:rPr>
      </w:pPr>
      <w:r w:rsidRPr="003817E9">
        <w:rPr>
          <w:rFonts w:eastAsia="SimSun"/>
          <w:szCs w:val="24"/>
        </w:rPr>
        <w:t>FFS NTA,UE-specific and NTA,common used by test system do not include UE GNSS estimation error and satellite positioning error from UE calculation.</w:t>
      </w:r>
    </w:p>
    <w:p w14:paraId="22C97D5A" w14:textId="77777777" w:rsidR="00066FA2" w:rsidRPr="003817E9" w:rsidRDefault="00066FA2" w:rsidP="00066FA2">
      <w:pPr>
        <w:pStyle w:val="ListParagraph"/>
        <w:numPr>
          <w:ilvl w:val="2"/>
          <w:numId w:val="23"/>
        </w:numPr>
        <w:spacing w:after="120"/>
        <w:ind w:left="420"/>
        <w:contextualSpacing w:val="0"/>
        <w:rPr>
          <w:rFonts w:eastAsia="SimSun"/>
          <w:szCs w:val="24"/>
        </w:rPr>
      </w:pPr>
      <w:r w:rsidRPr="0078669A">
        <w:rPr>
          <w:rFonts w:eastAsia="SimSun"/>
          <w:b/>
          <w:bCs/>
          <w:szCs w:val="24"/>
          <w:highlight w:val="green"/>
          <w:u w:val="single"/>
        </w:rPr>
        <w:t>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r w:rsidRPr="003817E9">
        <w:rPr>
          <w:rFonts w:eastAsia="SimSun"/>
          <w:szCs w:val="24"/>
        </w:rPr>
        <w:t>.</w:t>
      </w:r>
    </w:p>
    <w:p w14:paraId="26DAB053" w14:textId="77777777" w:rsidR="00066FA2" w:rsidRPr="003817E9" w:rsidRDefault="00066FA2" w:rsidP="00066FA2">
      <w:pPr>
        <w:pStyle w:val="ListParagraph"/>
        <w:numPr>
          <w:ilvl w:val="3"/>
          <w:numId w:val="23"/>
        </w:numPr>
        <w:spacing w:after="120"/>
        <w:ind w:left="840"/>
        <w:contextualSpacing w:val="0"/>
        <w:rPr>
          <w:rFonts w:eastAsia="SimSun"/>
          <w:szCs w:val="24"/>
        </w:rPr>
      </w:pPr>
      <w:r w:rsidRPr="0078669A">
        <w:rPr>
          <w:rFonts w:eastAsia="SimSun"/>
          <w:szCs w:val="24"/>
          <w:highlight w:val="yellow"/>
        </w:rPr>
        <w:t>FFS</w:t>
      </w:r>
      <w:r w:rsidRPr="003817E9">
        <w:rPr>
          <w:rFonts w:eastAsia="SimSun"/>
          <w:szCs w:val="24"/>
        </w:rPr>
        <w:t xml:space="preserve"> the following aspects:</w:t>
      </w:r>
    </w:p>
    <w:p w14:paraId="2EAB36B2" w14:textId="77777777" w:rsidR="00066FA2" w:rsidRPr="003817E9" w:rsidRDefault="00066FA2" w:rsidP="00066FA2">
      <w:pPr>
        <w:pStyle w:val="ListParagraph"/>
        <w:numPr>
          <w:ilvl w:val="4"/>
          <w:numId w:val="24"/>
        </w:numPr>
        <w:spacing w:after="120"/>
        <w:ind w:left="1260"/>
        <w:contextualSpacing w:val="0"/>
        <w:rPr>
          <w:rFonts w:eastAsia="SimSun"/>
          <w:szCs w:val="24"/>
        </w:rPr>
      </w:pPr>
      <w:r w:rsidRPr="003817E9">
        <w:rPr>
          <w:rFonts w:eastAsia="SimSun"/>
          <w:szCs w:val="24"/>
        </w:rPr>
        <w:t xml:space="preserve">For the transmission timing/Doppler shift adjustment and UL reception timing, RAN4 defines a reference propagator model. </w:t>
      </w:r>
    </w:p>
    <w:p w14:paraId="795E1CA2" w14:textId="77777777" w:rsidR="00066FA2" w:rsidRPr="003817E9" w:rsidRDefault="00066FA2" w:rsidP="00066FA2">
      <w:pPr>
        <w:pStyle w:val="ListParagraph"/>
        <w:numPr>
          <w:ilvl w:val="4"/>
          <w:numId w:val="24"/>
        </w:numPr>
        <w:spacing w:after="120"/>
        <w:ind w:left="1260"/>
        <w:contextualSpacing w:val="0"/>
        <w:rPr>
          <w:rFonts w:eastAsia="SimSun"/>
          <w:szCs w:val="24"/>
        </w:rPr>
      </w:pPr>
      <w:r w:rsidRPr="003817E9">
        <w:rPr>
          <w:rFonts w:eastAsia="SimSun"/>
          <w:szCs w:val="24"/>
        </w:rPr>
        <w:t xml:space="preserve">The reference propagator model shall be defined in such a way that those UEs using more accurate propagator model than the reference model are not penalized. </w:t>
      </w:r>
    </w:p>
    <w:p w14:paraId="2A7D681E" w14:textId="77777777" w:rsidR="00066FA2" w:rsidRPr="003817E9" w:rsidRDefault="00066FA2" w:rsidP="00066FA2">
      <w:pPr>
        <w:pStyle w:val="ListParagraph"/>
        <w:numPr>
          <w:ilvl w:val="4"/>
          <w:numId w:val="24"/>
        </w:numPr>
        <w:spacing w:after="120"/>
        <w:ind w:left="1260"/>
        <w:contextualSpacing w:val="0"/>
        <w:rPr>
          <w:rFonts w:eastAsia="SimSun"/>
          <w:szCs w:val="24"/>
        </w:rPr>
      </w:pPr>
      <w:r w:rsidRPr="003817E9">
        <w:rPr>
          <w:rFonts w:eastAsia="SimSun"/>
          <w:szCs w:val="24"/>
        </w:rPr>
        <w:t>The reference model can be determined based on companies’ input. Eckstein Hechler based propagator model can be one of the candidate models.</w:t>
      </w:r>
    </w:p>
    <w:p w14:paraId="7D853943" w14:textId="77777777" w:rsidR="00066FA2" w:rsidRDefault="00066FA2" w:rsidP="007F0642"/>
    <w:p w14:paraId="4E41FCFD" w14:textId="10D6C33B" w:rsidR="001B3921" w:rsidRDefault="008F6D84" w:rsidP="007F0642">
      <w:r>
        <w:t>For that, time instances for DL and UL shall be precisely defined in test case descriptions</w:t>
      </w:r>
      <w:r w:rsidR="00F7311F">
        <w:t>, e.g. Annex B</w:t>
      </w:r>
      <w:r>
        <w:t xml:space="preserve">. </w:t>
      </w:r>
      <w:r w:rsidR="00CB6674">
        <w:t xml:space="preserve">As presented in </w:t>
      </w:r>
      <w:r>
        <w:t xml:space="preserve">our contributions submitted in the </w:t>
      </w:r>
      <w:r w:rsidR="00FC59A3">
        <w:t xml:space="preserve">past RAN4 </w:t>
      </w:r>
      <w:r>
        <w:t>meetings</w:t>
      </w:r>
      <w:r w:rsidR="00FC59A3">
        <w:t xml:space="preserve"> (</w:t>
      </w:r>
      <w:r w:rsidR="00FC59A3" w:rsidRPr="00FC59A3">
        <w:t>R4-2203856</w:t>
      </w:r>
      <w:r w:rsidR="00FC59A3">
        <w:t xml:space="preserve">, </w:t>
      </w:r>
      <w:r w:rsidR="003238AD" w:rsidRPr="003238AD">
        <w:t>R4-2207960</w:t>
      </w:r>
      <w:r w:rsidR="003238AD">
        <w:t>)</w:t>
      </w:r>
      <w:r>
        <w:t>,</w:t>
      </w:r>
      <w:r w:rsidR="00CB6674">
        <w:t xml:space="preserve"> NTN propagation delays over forward (DL) and reverse (UL) links are not symmetric (See S3/F3 and S4/F4 in Fig. 2 and Fig. 3) for the same slot index.</w:t>
      </w:r>
    </w:p>
    <w:p w14:paraId="6D1F57F4" w14:textId="453E1A6B" w:rsidR="005E101D" w:rsidRDefault="005E101D" w:rsidP="005E101D">
      <w:pPr>
        <w:rPr>
          <w:lang w:val="en-US"/>
        </w:rPr>
      </w:pPr>
      <w:r w:rsidRPr="000F5B81">
        <w:rPr>
          <w:lang w:val="en-US"/>
        </w:rPr>
        <w:t xml:space="preserve">For an easier explanation, we take </w:t>
      </w:r>
      <w:r>
        <w:rPr>
          <w:lang w:val="en-US"/>
        </w:rPr>
        <w:t xml:space="preserve">a </w:t>
      </w:r>
      <w:r w:rsidRPr="000F5B81">
        <w:rPr>
          <w:lang w:val="en-US"/>
        </w:rPr>
        <w:t>feeder</w:t>
      </w:r>
      <w:r>
        <w:rPr>
          <w:lang w:val="en-US"/>
        </w:rPr>
        <w:t xml:space="preserve"> </w:t>
      </w:r>
      <w:r w:rsidRPr="000F5B81">
        <w:rPr>
          <w:lang w:val="en-US"/>
        </w:rPr>
        <w:t xml:space="preserve">link propagation delay as an example. As can be read from RAN1 spec (excerpted below), Delay_common(t) is defined as </w:t>
      </w:r>
      <w:r w:rsidR="00CD1609">
        <w:rPr>
          <w:lang w:val="en-US"/>
        </w:rPr>
        <w:t xml:space="preserve">an </w:t>
      </w:r>
      <w:r w:rsidRPr="000F5B81">
        <w:rPr>
          <w:lang w:val="en-US"/>
        </w:rPr>
        <w:t xml:space="preserve">one-way propagation distance at a specific time instance ‘t’, not two-way propagation delay. This means, in order to precisely calculate the reference timing of the two-way propagation delay for </w:t>
      </w:r>
      <w:r w:rsidR="00A10AEF">
        <w:rPr>
          <w:lang w:val="en-US"/>
        </w:rPr>
        <w:t>a</w:t>
      </w:r>
      <w:r w:rsidRPr="000F5B81">
        <w:rPr>
          <w:lang w:val="en-US"/>
        </w:rPr>
        <w:t xml:space="preserve"> UE transmit timing error measurement, TE should use two time instances as shown in </w:t>
      </w:r>
      <w:r>
        <w:rPr>
          <w:lang w:val="en-US"/>
        </w:rPr>
        <w:t>Fig 2 and 3</w:t>
      </w:r>
      <w:r w:rsidRPr="000F5B81">
        <w:rPr>
          <w:lang w:val="en-US"/>
        </w:rPr>
        <w:t>, that is because the satellite’s position when the satellite receives UE UL uplink slot (slot #n</w:t>
      </w:r>
      <w:r>
        <w:rPr>
          <w:lang w:val="en-US"/>
        </w:rPr>
        <w:t>+k</w:t>
      </w:r>
      <w:r w:rsidRPr="000F5B81">
        <w:rPr>
          <w:lang w:val="en-US"/>
        </w:rPr>
        <w:t>) is different from the satellite’s position when the satellite relays the corresponding DL slot (slot #n</w:t>
      </w:r>
      <w:r>
        <w:rPr>
          <w:lang w:val="en-US"/>
        </w:rPr>
        <w:t>+k</w:t>
      </w:r>
      <w:r w:rsidRPr="000F5B81">
        <w:rPr>
          <w:lang w:val="en-US"/>
        </w:rPr>
        <w:t>)</w:t>
      </w:r>
      <w:r w:rsidR="00CC23E7">
        <w:rPr>
          <w:lang w:val="en-US"/>
        </w:rPr>
        <w:t xml:space="preserve"> from the serving GW</w:t>
      </w:r>
      <w:r w:rsidRPr="000F5B81">
        <w:rPr>
          <w:lang w:val="en-US"/>
        </w:rPr>
        <w:t xml:space="preserve">, i.e. </w:t>
      </w:r>
      <w:r w:rsidR="00CC23E7">
        <w:rPr>
          <w:lang w:val="en-US"/>
        </w:rPr>
        <w:t>a</w:t>
      </w:r>
      <w:r w:rsidRPr="000F5B81">
        <w:rPr>
          <w:lang w:val="en-US"/>
        </w:rPr>
        <w:t xml:space="preserve">symmetric two-way delay, which is different from </w:t>
      </w:r>
      <w:r>
        <w:rPr>
          <w:lang w:val="en-US"/>
        </w:rPr>
        <w:t xml:space="preserve">the </w:t>
      </w:r>
      <w:r w:rsidRPr="000F5B81">
        <w:rPr>
          <w:lang w:val="en-US"/>
        </w:rPr>
        <w:t>traditional TN or GSO.</w:t>
      </w:r>
    </w:p>
    <w:p w14:paraId="667E2060" w14:textId="77777777" w:rsidR="005E101D" w:rsidRPr="000F5B81" w:rsidRDefault="005E101D" w:rsidP="005E101D">
      <w:pPr>
        <w:jc w:val="center"/>
        <w:rPr>
          <w:lang w:val="en-US"/>
        </w:rPr>
      </w:pPr>
      <w:r w:rsidRPr="00975ECB">
        <w:rPr>
          <w:noProof/>
        </w:rPr>
        <w:drawing>
          <wp:inline distT="0" distB="0" distL="0" distR="0" wp14:anchorId="0FAD0315" wp14:editId="7B5BE7EF">
            <wp:extent cx="4882024" cy="1680079"/>
            <wp:effectExtent l="0" t="0" r="13970" b="15875"/>
            <wp:docPr id="4100" name="Picture 1" descr="Text, letter&#10;&#10;Description automatically generated">
              <a:extLst xmlns:a="http://schemas.openxmlformats.org/drawingml/2006/main">
                <a:ext uri="{FF2B5EF4-FFF2-40B4-BE49-F238E27FC236}">
                  <a16:creationId xmlns:a16="http://schemas.microsoft.com/office/drawing/2014/main" id="{5ED26B67-6679-3F3D-9CD3-BA8D6AE5D5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1" descr="Text, letter&#10;&#10;Description automatically generated">
                      <a:extLst>
                        <a:ext uri="{FF2B5EF4-FFF2-40B4-BE49-F238E27FC236}">
                          <a16:creationId xmlns:a16="http://schemas.microsoft.com/office/drawing/2014/main" id="{5ED26B67-6679-3F3D-9CD3-BA8D6AE5D5EC}"/>
                        </a:ext>
                      </a:extLst>
                    </pic:cNvPr>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4882024" cy="1680079"/>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DAF8026" w14:textId="77777777" w:rsidR="002C3CA7" w:rsidRDefault="002C3CA7" w:rsidP="007F0642"/>
    <w:p w14:paraId="124D77BB" w14:textId="77777777" w:rsidR="002C3CA7" w:rsidRDefault="002C3CA7" w:rsidP="002C3CA7">
      <w:pPr>
        <w:ind w:left="-1133" w:right="-1078"/>
        <w:jc w:val="center"/>
        <w:rPr>
          <w:lang w:val="en-US"/>
        </w:rPr>
      </w:pPr>
      <w:r>
        <w:rPr>
          <w:noProof/>
          <w:lang w:val="en-US"/>
        </w:rPr>
        <w:drawing>
          <wp:inline distT="0" distB="0" distL="0" distR="0" wp14:anchorId="590EDA59" wp14:editId="29DB7F05">
            <wp:extent cx="7522234" cy="3045413"/>
            <wp:effectExtent l="0" t="0" r="0" b="3175"/>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59366" cy="3060446"/>
                    </a:xfrm>
                    <a:prstGeom prst="rect">
                      <a:avLst/>
                    </a:prstGeom>
                    <a:noFill/>
                  </pic:spPr>
                </pic:pic>
              </a:graphicData>
            </a:graphic>
          </wp:inline>
        </w:drawing>
      </w:r>
    </w:p>
    <w:p w14:paraId="40F6F229" w14:textId="05B84EF1" w:rsidR="002C3CA7" w:rsidRPr="00922F6D" w:rsidRDefault="002C3CA7" w:rsidP="002C3CA7">
      <w:pPr>
        <w:jc w:val="center"/>
        <w:rPr>
          <w:b/>
          <w:bCs/>
          <w:lang w:val="en-US"/>
        </w:rPr>
      </w:pPr>
      <w:r w:rsidRPr="00922F6D">
        <w:rPr>
          <w:b/>
          <w:bCs/>
          <w:lang w:val="en-US"/>
        </w:rPr>
        <w:t>Fig</w:t>
      </w:r>
      <w:r w:rsidR="00577CE4">
        <w:rPr>
          <w:b/>
          <w:bCs/>
          <w:lang w:val="en-US"/>
        </w:rPr>
        <w:t>ure</w:t>
      </w:r>
      <w:r w:rsidRPr="00922F6D">
        <w:rPr>
          <w:b/>
          <w:bCs/>
          <w:lang w:val="en-US"/>
        </w:rPr>
        <w:t xml:space="preserve"> 2. Reference system model of timing relation between UE and UL timing synchronization reference point in NTN</w:t>
      </w:r>
    </w:p>
    <w:p w14:paraId="4C86461A" w14:textId="77777777" w:rsidR="005E101D" w:rsidRDefault="005E101D" w:rsidP="002C3CA7">
      <w:pPr>
        <w:jc w:val="both"/>
        <w:rPr>
          <w:lang w:val="en-US"/>
        </w:rPr>
      </w:pPr>
    </w:p>
    <w:p w14:paraId="25428F99" w14:textId="77777777" w:rsidR="002C3CA7" w:rsidRDefault="002C3CA7" w:rsidP="002C3CA7">
      <w:pPr>
        <w:ind w:left="-1133" w:right="-1078"/>
        <w:jc w:val="center"/>
        <w:rPr>
          <w:noProof/>
          <w:lang w:val="en-US"/>
        </w:rPr>
      </w:pPr>
      <w:r>
        <w:rPr>
          <w:noProof/>
          <w:lang w:val="en-US"/>
        </w:rPr>
        <w:drawing>
          <wp:inline distT="0" distB="0" distL="0" distR="0" wp14:anchorId="64A4B1DD" wp14:editId="1D485D54">
            <wp:extent cx="7528069" cy="3441358"/>
            <wp:effectExtent l="0" t="0" r="0" b="6985"/>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04744" cy="3476409"/>
                    </a:xfrm>
                    <a:prstGeom prst="rect">
                      <a:avLst/>
                    </a:prstGeom>
                    <a:noFill/>
                  </pic:spPr>
                </pic:pic>
              </a:graphicData>
            </a:graphic>
          </wp:inline>
        </w:drawing>
      </w:r>
    </w:p>
    <w:p w14:paraId="058BA392" w14:textId="4A2211ED" w:rsidR="002C3CA7" w:rsidRPr="00922F6D" w:rsidRDefault="002C3CA7" w:rsidP="002C3CA7">
      <w:pPr>
        <w:jc w:val="center"/>
        <w:rPr>
          <w:b/>
          <w:bCs/>
          <w:lang w:val="en-US"/>
        </w:rPr>
      </w:pPr>
      <w:r w:rsidRPr="00922F6D">
        <w:rPr>
          <w:b/>
          <w:bCs/>
          <w:lang w:val="en-US"/>
        </w:rPr>
        <w:t>Fig</w:t>
      </w:r>
      <w:r w:rsidR="00577CE4">
        <w:rPr>
          <w:b/>
          <w:bCs/>
          <w:lang w:val="en-US"/>
        </w:rPr>
        <w:t>ure</w:t>
      </w:r>
      <w:r w:rsidRPr="00922F6D">
        <w:rPr>
          <w:b/>
          <w:bCs/>
          <w:lang w:val="en-US"/>
        </w:rPr>
        <w:t xml:space="preserve"> 3. Timing Relation between UE DL Reception and UE UL Transmission</w:t>
      </w:r>
    </w:p>
    <w:p w14:paraId="102F9F52" w14:textId="5A4B9429" w:rsidR="00C1415A" w:rsidRDefault="00C1415A" w:rsidP="007F0642">
      <w:pPr>
        <w:rPr>
          <w:lang w:val="en-US"/>
        </w:rPr>
      </w:pPr>
    </w:p>
    <w:p w14:paraId="224966D9" w14:textId="37CFD53B" w:rsidR="000F6920" w:rsidRPr="006927A9" w:rsidRDefault="009236DA" w:rsidP="009236DA">
      <w:pPr>
        <w:jc w:val="both"/>
        <w:rPr>
          <w:b/>
          <w:bCs/>
          <w:lang w:val="en-US"/>
        </w:rPr>
      </w:pPr>
      <w:r w:rsidRPr="006927A9">
        <w:rPr>
          <w:b/>
          <w:bCs/>
          <w:lang w:val="en-US"/>
        </w:rPr>
        <w:t>Proposal</w:t>
      </w:r>
      <w:r w:rsidR="00472F4C">
        <w:rPr>
          <w:b/>
          <w:bCs/>
          <w:lang w:val="en-US"/>
        </w:rPr>
        <w:t xml:space="preserve"> 5</w:t>
      </w:r>
      <w:r w:rsidRPr="006927A9">
        <w:rPr>
          <w:b/>
          <w:bCs/>
          <w:lang w:val="en-US"/>
        </w:rPr>
        <w:t xml:space="preserve">: In </w:t>
      </w:r>
      <w:r w:rsidR="006A4426" w:rsidRPr="006927A9">
        <w:rPr>
          <w:b/>
          <w:bCs/>
          <w:lang w:val="en-US"/>
        </w:rPr>
        <w:t xml:space="preserve">RRM </w:t>
      </w:r>
      <w:r w:rsidRPr="006927A9">
        <w:rPr>
          <w:b/>
          <w:bCs/>
          <w:lang w:val="en-US"/>
        </w:rPr>
        <w:t xml:space="preserve">test cases, </w:t>
      </w:r>
      <w:r w:rsidR="00C94A67" w:rsidRPr="006927A9">
        <w:rPr>
          <w:b/>
          <w:bCs/>
          <w:lang w:val="en-US"/>
        </w:rPr>
        <w:t xml:space="preserve">when a test equipment </w:t>
      </w:r>
      <w:r w:rsidR="00CD6A0A" w:rsidRPr="006927A9">
        <w:rPr>
          <w:b/>
          <w:bCs/>
          <w:lang w:val="en-US"/>
        </w:rPr>
        <w:t>adjust</w:t>
      </w:r>
      <w:r w:rsidR="00C94A67" w:rsidRPr="006927A9">
        <w:rPr>
          <w:b/>
          <w:bCs/>
          <w:lang w:val="en-US"/>
        </w:rPr>
        <w:t>s</w:t>
      </w:r>
      <w:r w:rsidR="00CD6A0A" w:rsidRPr="006927A9">
        <w:rPr>
          <w:b/>
          <w:bCs/>
          <w:lang w:val="en-US"/>
        </w:rPr>
        <w:t xml:space="preserve"> downlink transmission frame boundary/Doppler shift and UL reception timing</w:t>
      </w:r>
      <w:r w:rsidR="000F6920" w:rsidRPr="006927A9">
        <w:rPr>
          <w:b/>
          <w:bCs/>
          <w:lang w:val="en-US"/>
        </w:rPr>
        <w:t xml:space="preserve">, </w:t>
      </w:r>
      <w:r w:rsidR="004C05E4" w:rsidRPr="006927A9">
        <w:rPr>
          <w:b/>
          <w:bCs/>
          <w:lang w:val="en-US"/>
        </w:rPr>
        <w:t xml:space="preserve">asymmetric </w:t>
      </w:r>
      <w:r w:rsidR="00FC6F2A" w:rsidRPr="006927A9">
        <w:rPr>
          <w:b/>
          <w:bCs/>
          <w:lang w:val="en-US"/>
        </w:rPr>
        <w:t xml:space="preserve">propagation </w:t>
      </w:r>
      <w:r w:rsidR="004C05E4" w:rsidRPr="006927A9">
        <w:rPr>
          <w:b/>
          <w:bCs/>
          <w:lang w:val="en-US"/>
        </w:rPr>
        <w:t>delay</w:t>
      </w:r>
      <w:r w:rsidR="00FC6F2A" w:rsidRPr="006927A9">
        <w:rPr>
          <w:b/>
          <w:bCs/>
          <w:lang w:val="en-US"/>
        </w:rPr>
        <w:t xml:space="preserve">s </w:t>
      </w:r>
      <w:r w:rsidR="00AE1151" w:rsidRPr="006927A9">
        <w:rPr>
          <w:b/>
          <w:bCs/>
          <w:lang w:val="en-US"/>
        </w:rPr>
        <w:t xml:space="preserve">on </w:t>
      </w:r>
      <w:r w:rsidR="00FC6F2A" w:rsidRPr="006927A9">
        <w:rPr>
          <w:b/>
          <w:bCs/>
          <w:lang w:val="en-US"/>
        </w:rPr>
        <w:t xml:space="preserve">DL and UL for the same slot index shall be </w:t>
      </w:r>
      <w:r w:rsidR="009D1F0D" w:rsidRPr="006927A9">
        <w:rPr>
          <w:b/>
          <w:bCs/>
          <w:lang w:val="en-US"/>
        </w:rPr>
        <w:t xml:space="preserve">taken into account. </w:t>
      </w:r>
      <w:r w:rsidR="00FD1561" w:rsidRPr="006927A9">
        <w:rPr>
          <w:b/>
          <w:bCs/>
          <w:lang w:val="en-US"/>
        </w:rPr>
        <w:t>To model</w:t>
      </w:r>
      <w:r w:rsidR="00AE1151" w:rsidRPr="006927A9">
        <w:rPr>
          <w:b/>
          <w:bCs/>
          <w:lang w:val="en-US"/>
        </w:rPr>
        <w:t xml:space="preserve"> the round trip delay over service link (N_{TA,UE-specific}), the following </w:t>
      </w:r>
      <w:r w:rsidR="00FD1561" w:rsidRPr="006927A9">
        <w:rPr>
          <w:b/>
          <w:bCs/>
          <w:lang w:val="en-US"/>
        </w:rPr>
        <w:t xml:space="preserve">definitions of reference slot for </w:t>
      </w:r>
      <w:r w:rsidR="005F07B6" w:rsidRPr="006927A9">
        <w:rPr>
          <w:b/>
          <w:bCs/>
          <w:lang w:val="en-US"/>
        </w:rPr>
        <w:t>S3 and S4 (based in Fig. 3) are adopted</w:t>
      </w:r>
      <w:r w:rsidR="0003130E">
        <w:rPr>
          <w:b/>
          <w:bCs/>
          <w:lang w:val="en-US"/>
        </w:rPr>
        <w:t xml:space="preserve"> and captured in Annex B for RAN5 and TE vendors</w:t>
      </w:r>
      <w:r w:rsidR="008C7E07">
        <w:rPr>
          <w:b/>
          <w:bCs/>
          <w:lang w:val="en-US"/>
        </w:rPr>
        <w:t>’</w:t>
      </w:r>
      <w:r w:rsidR="0003130E">
        <w:rPr>
          <w:b/>
          <w:bCs/>
          <w:lang w:val="en-US"/>
        </w:rPr>
        <w:t xml:space="preserve"> reference.</w:t>
      </w:r>
    </w:p>
    <w:p w14:paraId="087798E4" w14:textId="0E481C6B" w:rsidR="0063021B" w:rsidRDefault="0063021B" w:rsidP="0063021B">
      <w:pPr>
        <w:pStyle w:val="ListParagraph"/>
        <w:numPr>
          <w:ilvl w:val="0"/>
          <w:numId w:val="12"/>
        </w:numPr>
        <w:jc w:val="both"/>
        <w:rPr>
          <w:b/>
          <w:bCs/>
          <w:lang w:val="en-US"/>
        </w:rPr>
      </w:pPr>
      <w:r>
        <w:rPr>
          <w:b/>
          <w:bCs/>
          <w:lang w:val="en-US"/>
        </w:rPr>
        <w:t xml:space="preserve">The </w:t>
      </w:r>
      <w:r w:rsidRPr="006927A9">
        <w:rPr>
          <w:b/>
          <w:bCs/>
          <w:lang w:val="en-US"/>
        </w:rPr>
        <w:t>S3</w:t>
      </w:r>
      <w:r>
        <w:rPr>
          <w:b/>
          <w:bCs/>
          <w:lang w:val="en-US"/>
        </w:rPr>
        <w:t xml:space="preserve"> represents a one-way propagation delay of </w:t>
      </w:r>
      <w:r w:rsidR="006B38A7">
        <w:rPr>
          <w:b/>
          <w:bCs/>
          <w:lang w:val="en-US"/>
        </w:rPr>
        <w:t xml:space="preserve">a </w:t>
      </w:r>
      <w:r>
        <w:rPr>
          <w:b/>
          <w:bCs/>
          <w:lang w:val="en-US"/>
        </w:rPr>
        <w:t>UE UL transmission over the service link from the UE to the satellite.</w:t>
      </w:r>
      <w:r>
        <w:rPr>
          <w:b/>
          <w:bCs/>
          <w:lang w:val="en-US"/>
        </w:rPr>
        <w:t xml:space="preserve"> The UL transmission arrives at the satellite at T3, which is </w:t>
      </w:r>
      <w:r w:rsidRPr="006927A9">
        <w:rPr>
          <w:b/>
          <w:bCs/>
          <w:lang w:val="en-US"/>
        </w:rPr>
        <w:t xml:space="preserve">the </w:t>
      </w:r>
      <w:r w:rsidR="00405A5B">
        <w:rPr>
          <w:b/>
          <w:bCs/>
          <w:lang w:val="en-US"/>
        </w:rPr>
        <w:t>time instance</w:t>
      </w:r>
      <w:r w:rsidRPr="006927A9">
        <w:rPr>
          <w:b/>
          <w:bCs/>
          <w:lang w:val="en-US"/>
        </w:rPr>
        <w:t xml:space="preserve"> when the UL transmission is supposed to arrive at the target satellite based on provided valid ephemeris information (no error in the provided ephemeris information will account for UE error) and a reference propagator model</w:t>
      </w:r>
      <w:r>
        <w:rPr>
          <w:b/>
          <w:bCs/>
          <w:lang w:val="en-US"/>
        </w:rPr>
        <w:t xml:space="preserve">. </w:t>
      </w:r>
    </w:p>
    <w:p w14:paraId="5CB78BB5" w14:textId="6DC7C517" w:rsidR="0063021B" w:rsidRDefault="006B38A7" w:rsidP="004345C8">
      <w:pPr>
        <w:pStyle w:val="ListParagraph"/>
        <w:numPr>
          <w:ilvl w:val="0"/>
          <w:numId w:val="12"/>
        </w:numPr>
        <w:jc w:val="both"/>
        <w:rPr>
          <w:b/>
          <w:bCs/>
          <w:lang w:val="en-US"/>
        </w:rPr>
      </w:pPr>
      <w:r w:rsidRPr="00FD1273">
        <w:rPr>
          <w:b/>
          <w:bCs/>
          <w:lang w:val="en-US"/>
        </w:rPr>
        <w:t xml:space="preserve">The S4 represents a one-way propagation delay of a DL transmission </w:t>
      </w:r>
      <w:r w:rsidR="001D78FF" w:rsidRPr="00FD1273">
        <w:rPr>
          <w:b/>
          <w:bCs/>
          <w:lang w:val="en-US"/>
        </w:rPr>
        <w:t xml:space="preserve">over the service link from the </w:t>
      </w:r>
      <w:r w:rsidR="004D3641" w:rsidRPr="00FD1273">
        <w:rPr>
          <w:b/>
          <w:bCs/>
          <w:lang w:val="en-US"/>
        </w:rPr>
        <w:t>satellite</w:t>
      </w:r>
      <w:r w:rsidR="001D78FF" w:rsidRPr="00FD1273">
        <w:rPr>
          <w:b/>
          <w:bCs/>
          <w:lang w:val="en-US"/>
        </w:rPr>
        <w:t xml:space="preserve"> to the </w:t>
      </w:r>
      <w:r w:rsidR="004D3641" w:rsidRPr="00FD1273">
        <w:rPr>
          <w:b/>
          <w:bCs/>
          <w:lang w:val="en-US"/>
        </w:rPr>
        <w:t>UE</w:t>
      </w:r>
      <w:r w:rsidR="001D78FF" w:rsidRPr="00FD1273">
        <w:rPr>
          <w:b/>
          <w:bCs/>
          <w:lang w:val="en-US"/>
        </w:rPr>
        <w:t xml:space="preserve">. </w:t>
      </w:r>
      <w:r w:rsidR="00FD1273" w:rsidRPr="00FD1273">
        <w:rPr>
          <w:b/>
          <w:bCs/>
          <w:lang w:val="en-US"/>
        </w:rPr>
        <w:t xml:space="preserve">The satellite relays the DL transmission from the GW to UE at T4, which is the time instance when </w:t>
      </w:r>
      <w:r w:rsidR="00405A5B" w:rsidRPr="00FD1273">
        <w:rPr>
          <w:b/>
          <w:bCs/>
          <w:lang w:val="en-US"/>
        </w:rPr>
        <w:t xml:space="preserve">the DL transmission corresponding to </w:t>
      </w:r>
      <w:r w:rsidR="00FD1273">
        <w:rPr>
          <w:b/>
          <w:bCs/>
          <w:lang w:val="en-US"/>
        </w:rPr>
        <w:t xml:space="preserve">the same slot index as the UL transmission </w:t>
      </w:r>
      <w:r w:rsidR="00405A5B" w:rsidRPr="00FD1273">
        <w:rPr>
          <w:b/>
          <w:bCs/>
          <w:lang w:val="en-US"/>
        </w:rPr>
        <w:t>is supposed to arrive at the target satellite based on provided valid ephemeris information (no error in the provided ephemeris information will account for UE error) and a reference propagator model</w:t>
      </w:r>
      <w:r w:rsidR="00FD1273">
        <w:rPr>
          <w:b/>
          <w:bCs/>
          <w:lang w:val="en-US"/>
        </w:rPr>
        <w:t>.</w:t>
      </w:r>
    </w:p>
    <w:p w14:paraId="341E9DD8" w14:textId="68E55FE1" w:rsidR="009E54DA" w:rsidRPr="001E4305" w:rsidRDefault="00527894" w:rsidP="00240F55">
      <w:pPr>
        <w:pStyle w:val="Heading1"/>
        <w:ind w:left="0" w:firstLine="0"/>
      </w:pPr>
      <w:r>
        <w:t>3.</w:t>
      </w:r>
      <w:r>
        <w:tab/>
      </w:r>
      <w:r w:rsidR="009E54DA">
        <w:t>Conclusion</w:t>
      </w:r>
    </w:p>
    <w:p w14:paraId="0C89E973" w14:textId="3E58D030" w:rsidR="00DB4177" w:rsidRDefault="00DB4177" w:rsidP="00DB4177">
      <w:pPr>
        <w:jc w:val="both"/>
        <w:rPr>
          <w:lang w:eastAsia="en-US"/>
        </w:rPr>
      </w:pPr>
      <w:r w:rsidRPr="00D50DD1">
        <w:rPr>
          <w:lang w:eastAsia="en-US"/>
        </w:rPr>
        <w:t>We present</w:t>
      </w:r>
      <w:r>
        <w:rPr>
          <w:lang w:eastAsia="en-US"/>
        </w:rPr>
        <w:t>ed</w:t>
      </w:r>
      <w:r w:rsidRPr="00D50DD1">
        <w:rPr>
          <w:lang w:eastAsia="en-US"/>
        </w:rPr>
        <w:t xml:space="preserve"> our views </w:t>
      </w:r>
      <w:r>
        <w:rPr>
          <w:lang w:eastAsia="en-US"/>
        </w:rPr>
        <w:t xml:space="preserve">on the </w:t>
      </w:r>
      <w:r w:rsidR="00F8585E">
        <w:rPr>
          <w:lang w:eastAsia="en-US"/>
        </w:rPr>
        <w:t>following four open issues</w:t>
      </w:r>
      <w:r>
        <w:rPr>
          <w:lang w:eastAsia="en-US"/>
        </w:rPr>
        <w:t>.</w:t>
      </w:r>
    </w:p>
    <w:p w14:paraId="1F023357" w14:textId="77777777" w:rsidR="00A12FD3" w:rsidRPr="00C91E55" w:rsidRDefault="00A12FD3" w:rsidP="00A12FD3">
      <w:pPr>
        <w:rPr>
          <w:lang w:val="en-US"/>
        </w:rPr>
      </w:pPr>
      <w:r>
        <w:rPr>
          <w:b/>
          <w:bCs/>
          <w:u w:val="single"/>
          <w:lang w:val="en-US"/>
        </w:rPr>
        <w:t xml:space="preserve">UE GNSS location change in test cases for location-based </w:t>
      </w:r>
      <w:r w:rsidRPr="00C91E55">
        <w:rPr>
          <w:b/>
          <w:bCs/>
          <w:u w:val="single"/>
          <w:lang w:val="en-US"/>
        </w:rPr>
        <w:t>intra/inter-frequency cell reselection</w:t>
      </w:r>
    </w:p>
    <w:p w14:paraId="32785145" w14:textId="77777777" w:rsidR="00A12FD3" w:rsidRDefault="00A12FD3" w:rsidP="00A12FD3">
      <w:pPr>
        <w:jc w:val="both"/>
        <w:rPr>
          <w:b/>
          <w:bCs/>
          <w:lang w:val="en-US" w:eastAsia="en-US"/>
        </w:rPr>
      </w:pPr>
      <w:r w:rsidRPr="00D61486">
        <w:rPr>
          <w:b/>
          <w:bCs/>
          <w:lang w:val="en-US" w:eastAsia="en-US"/>
        </w:rPr>
        <w:t>Proposal</w:t>
      </w:r>
      <w:r>
        <w:rPr>
          <w:b/>
          <w:bCs/>
          <w:lang w:val="en-US" w:eastAsia="en-US"/>
        </w:rPr>
        <w:t xml:space="preserve"> 1</w:t>
      </w:r>
      <w:r w:rsidRPr="00D61486">
        <w:rPr>
          <w:b/>
          <w:bCs/>
          <w:lang w:val="en-US" w:eastAsia="en-US"/>
        </w:rPr>
        <w:t xml:space="preserve">: </w:t>
      </w:r>
      <w:r>
        <w:rPr>
          <w:b/>
          <w:bCs/>
          <w:lang w:val="en-US" w:eastAsia="en-US"/>
        </w:rPr>
        <w:t xml:space="preserve">For location-based cell reselection test cases, </w:t>
      </w:r>
      <w:r w:rsidRPr="00B37617">
        <w:rPr>
          <w:b/>
          <w:bCs/>
          <w:lang w:val="en-US" w:eastAsia="en-US"/>
        </w:rPr>
        <w:t>UE GNSS location</w:t>
      </w:r>
      <w:r>
        <w:rPr>
          <w:b/>
          <w:bCs/>
          <w:lang w:val="en-US" w:eastAsia="en-US"/>
        </w:rPr>
        <w:t xml:space="preserve"> change shall be no less than </w:t>
      </w:r>
      <w:r w:rsidRPr="00D75283">
        <w:rPr>
          <w:b/>
          <w:bCs/>
          <w:lang w:val="en-US" w:eastAsia="en-US"/>
        </w:rPr>
        <w:t>distanceThresh + 50m</w:t>
      </w:r>
      <w:r>
        <w:rPr>
          <w:b/>
          <w:bCs/>
          <w:lang w:val="en-US" w:eastAsia="en-US"/>
        </w:rPr>
        <w:t>.</w:t>
      </w:r>
    </w:p>
    <w:p w14:paraId="4CD2948A" w14:textId="77777777" w:rsidR="00A12FD3" w:rsidRDefault="00A12FD3" w:rsidP="00A12FD3"/>
    <w:p w14:paraId="45994F1E" w14:textId="77777777" w:rsidR="00A12FD3" w:rsidRPr="000506A9" w:rsidRDefault="00A12FD3" w:rsidP="00A12FD3">
      <w:pPr>
        <w:rPr>
          <w:lang w:val="en-US"/>
        </w:rPr>
      </w:pPr>
      <w:r w:rsidRPr="000506A9">
        <w:rPr>
          <w:b/>
          <w:bCs/>
          <w:u w:val="single"/>
          <w:lang w:val="en-US"/>
        </w:rPr>
        <w:t xml:space="preserve">SIB19 </w:t>
      </w:r>
      <w:r>
        <w:rPr>
          <w:b/>
          <w:bCs/>
          <w:u w:val="single"/>
          <w:lang w:val="en-US"/>
        </w:rPr>
        <w:t>R</w:t>
      </w:r>
      <w:r w:rsidRPr="000506A9">
        <w:rPr>
          <w:b/>
          <w:bCs/>
          <w:u w:val="single"/>
          <w:lang w:val="en-US"/>
        </w:rPr>
        <w:t xml:space="preserve">eading </w:t>
      </w:r>
      <w:r>
        <w:rPr>
          <w:b/>
          <w:bCs/>
          <w:u w:val="single"/>
          <w:lang w:val="en-US"/>
        </w:rPr>
        <w:t>T</w:t>
      </w:r>
      <w:r w:rsidRPr="000506A9">
        <w:rPr>
          <w:b/>
          <w:bCs/>
          <w:u w:val="single"/>
          <w:lang w:val="en-US"/>
        </w:rPr>
        <w:t xml:space="preserve">ime in </w:t>
      </w:r>
      <w:r>
        <w:rPr>
          <w:b/>
          <w:bCs/>
          <w:u w:val="single"/>
          <w:lang w:val="en-US"/>
        </w:rPr>
        <w:t>Cell Reselection Test Cases</w:t>
      </w:r>
    </w:p>
    <w:p w14:paraId="257D1BB3" w14:textId="77777777" w:rsidR="00A12FD3" w:rsidRDefault="00A12FD3" w:rsidP="00A12FD3">
      <w:pPr>
        <w:jc w:val="both"/>
        <w:rPr>
          <w:b/>
          <w:bCs/>
          <w:lang w:val="en-US" w:eastAsia="en-US"/>
        </w:rPr>
      </w:pPr>
      <w:r w:rsidRPr="00D61486">
        <w:rPr>
          <w:b/>
          <w:bCs/>
          <w:lang w:val="en-US" w:eastAsia="en-US"/>
        </w:rPr>
        <w:t>Proposal</w:t>
      </w:r>
      <w:r>
        <w:rPr>
          <w:b/>
          <w:bCs/>
          <w:lang w:val="en-US" w:eastAsia="en-US"/>
        </w:rPr>
        <w:t xml:space="preserve"> 2</w:t>
      </w:r>
      <w:r w:rsidRPr="00D61486">
        <w:rPr>
          <w:b/>
          <w:bCs/>
          <w:lang w:val="en-US" w:eastAsia="en-US"/>
        </w:rPr>
        <w:t xml:space="preserve">: </w:t>
      </w:r>
      <w:r>
        <w:rPr>
          <w:b/>
          <w:bCs/>
          <w:lang w:val="en-US" w:eastAsia="en-US"/>
        </w:rPr>
        <w:t>SIB19 scheduling period shall not be larger than 160ms.</w:t>
      </w:r>
    </w:p>
    <w:p w14:paraId="4B9C67C9" w14:textId="77777777" w:rsidR="00A12FD3" w:rsidRDefault="00A12FD3" w:rsidP="00A12FD3">
      <w:pPr>
        <w:rPr>
          <w:lang w:val="en-US"/>
        </w:rPr>
      </w:pPr>
    </w:p>
    <w:p w14:paraId="4A4667FB" w14:textId="77777777" w:rsidR="00A12FD3" w:rsidRPr="00E91DDD" w:rsidRDefault="00A12FD3" w:rsidP="00A12FD3">
      <w:pPr>
        <w:rPr>
          <w:b/>
          <w:bCs/>
          <w:u w:val="single"/>
          <w:lang w:val="en-US"/>
        </w:rPr>
      </w:pPr>
      <w:r w:rsidRPr="00E91DDD">
        <w:rPr>
          <w:b/>
          <w:bCs/>
          <w:u w:val="single"/>
          <w:lang w:val="en-US"/>
        </w:rPr>
        <w:t>Satellite Configurations</w:t>
      </w:r>
    </w:p>
    <w:p w14:paraId="0A0FD97C" w14:textId="77777777" w:rsidR="00A12FD3" w:rsidRDefault="00A12FD3" w:rsidP="00A12FD3">
      <w:pPr>
        <w:jc w:val="both"/>
        <w:rPr>
          <w:b/>
          <w:bCs/>
          <w:lang w:val="en-US" w:eastAsia="en-US"/>
        </w:rPr>
      </w:pPr>
      <w:r w:rsidRPr="00D61486">
        <w:rPr>
          <w:b/>
          <w:bCs/>
          <w:lang w:val="en-US" w:eastAsia="en-US"/>
        </w:rPr>
        <w:t>Proposal</w:t>
      </w:r>
      <w:r>
        <w:rPr>
          <w:b/>
          <w:bCs/>
          <w:lang w:val="en-US" w:eastAsia="en-US"/>
        </w:rPr>
        <w:t xml:space="preserve"> 3</w:t>
      </w:r>
      <w:r w:rsidRPr="00D61486">
        <w:rPr>
          <w:b/>
          <w:bCs/>
          <w:lang w:val="en-US" w:eastAsia="en-US"/>
        </w:rPr>
        <w:t xml:space="preserve">: </w:t>
      </w:r>
      <w:r>
        <w:rPr>
          <w:b/>
          <w:bCs/>
          <w:lang w:val="en-US" w:eastAsia="en-US"/>
        </w:rPr>
        <w:t>Satellite trajectory to be used in RRM test cases shall meet the following characteristics.</w:t>
      </w:r>
    </w:p>
    <w:p w14:paraId="1D172099" w14:textId="77777777" w:rsidR="00A12FD3" w:rsidRDefault="00A12FD3" w:rsidP="00A12FD3">
      <w:pPr>
        <w:pStyle w:val="ListParagraph"/>
        <w:numPr>
          <w:ilvl w:val="0"/>
          <w:numId w:val="14"/>
        </w:numPr>
        <w:jc w:val="both"/>
        <w:rPr>
          <w:b/>
          <w:bCs/>
          <w:lang w:val="en-US" w:eastAsia="en-US"/>
        </w:rPr>
      </w:pPr>
      <w:r>
        <w:rPr>
          <w:b/>
          <w:bCs/>
          <w:lang w:val="en-US" w:eastAsia="en-US"/>
        </w:rPr>
        <w:t xml:space="preserve">For GEO at an altitude of </w:t>
      </w:r>
      <w:r w:rsidRPr="000624B0">
        <w:rPr>
          <w:b/>
          <w:bCs/>
          <w:lang w:val="en-US" w:eastAsia="en-US"/>
        </w:rPr>
        <w:t>35</w:t>
      </w:r>
      <w:r>
        <w:rPr>
          <w:b/>
          <w:bCs/>
          <w:lang w:val="en-US" w:eastAsia="en-US"/>
        </w:rPr>
        <w:t>,</w:t>
      </w:r>
      <w:r w:rsidRPr="000624B0">
        <w:rPr>
          <w:b/>
          <w:bCs/>
          <w:lang w:val="en-US" w:eastAsia="en-US"/>
        </w:rPr>
        <w:t>786</w:t>
      </w:r>
      <w:r>
        <w:rPr>
          <w:b/>
          <w:bCs/>
          <w:lang w:val="en-US" w:eastAsia="en-US"/>
        </w:rPr>
        <w:t>km, an elevation angle relative to a UE position shall not be smaller than 30 deg during entire test time</w:t>
      </w:r>
    </w:p>
    <w:p w14:paraId="1B4A4A0D" w14:textId="77777777" w:rsidR="00A12FD3" w:rsidRPr="000624B0" w:rsidRDefault="00A12FD3" w:rsidP="00A12FD3">
      <w:pPr>
        <w:pStyle w:val="ListParagraph"/>
        <w:numPr>
          <w:ilvl w:val="0"/>
          <w:numId w:val="14"/>
        </w:numPr>
        <w:jc w:val="both"/>
        <w:rPr>
          <w:b/>
          <w:bCs/>
          <w:lang w:val="en-US" w:eastAsia="en-US"/>
        </w:rPr>
      </w:pPr>
      <w:r>
        <w:rPr>
          <w:b/>
          <w:bCs/>
          <w:lang w:val="en-US" w:eastAsia="en-US"/>
        </w:rPr>
        <w:t>For LEO at an altitude of 600km on a circular orbit, an elevation angle relative to a UE position shall not be smaller than 45 deg during entire test time</w:t>
      </w:r>
    </w:p>
    <w:p w14:paraId="0C079E9B" w14:textId="77777777" w:rsidR="00A12FD3" w:rsidRPr="0021217C" w:rsidRDefault="00A12FD3" w:rsidP="00A12FD3">
      <w:pPr>
        <w:rPr>
          <w:lang w:val="en-US"/>
        </w:rPr>
      </w:pPr>
    </w:p>
    <w:p w14:paraId="1B5C5789" w14:textId="77777777" w:rsidR="00A12FD3" w:rsidRPr="005916F4" w:rsidRDefault="00A12FD3" w:rsidP="00A12FD3">
      <w:pPr>
        <w:rPr>
          <w:lang w:val="en-US"/>
        </w:rPr>
      </w:pPr>
      <w:r w:rsidRPr="005916F4">
        <w:rPr>
          <w:b/>
          <w:bCs/>
          <w:u w:val="single"/>
          <w:lang w:val="en-US"/>
        </w:rPr>
        <w:t xml:space="preserve">Reference </w:t>
      </w:r>
      <w:r>
        <w:rPr>
          <w:b/>
          <w:bCs/>
          <w:u w:val="single"/>
          <w:lang w:val="en-US"/>
        </w:rPr>
        <w:t>P</w:t>
      </w:r>
      <w:r w:rsidRPr="005916F4">
        <w:rPr>
          <w:b/>
          <w:bCs/>
          <w:u w:val="single"/>
          <w:lang w:val="en-US"/>
        </w:rPr>
        <w:t xml:space="preserve">ropagator </w:t>
      </w:r>
      <w:r>
        <w:rPr>
          <w:b/>
          <w:bCs/>
          <w:u w:val="single"/>
          <w:lang w:val="en-US"/>
        </w:rPr>
        <w:t>M</w:t>
      </w:r>
      <w:r w:rsidRPr="005916F4">
        <w:rPr>
          <w:b/>
          <w:bCs/>
          <w:u w:val="single"/>
          <w:lang w:val="en-US"/>
        </w:rPr>
        <w:t>odel</w:t>
      </w:r>
    </w:p>
    <w:p w14:paraId="4096D13A" w14:textId="77777777" w:rsidR="00A12FD3" w:rsidRDefault="00A12FD3" w:rsidP="00A12FD3">
      <w:pPr>
        <w:jc w:val="both"/>
        <w:rPr>
          <w:b/>
          <w:bCs/>
          <w:lang w:val="en-US" w:eastAsia="en-US"/>
        </w:rPr>
      </w:pPr>
      <w:r>
        <w:rPr>
          <w:b/>
          <w:bCs/>
          <w:lang w:val="en-US" w:eastAsia="en-US"/>
        </w:rPr>
        <w:t>Observation 1</w:t>
      </w:r>
      <w:r w:rsidRPr="00D61486">
        <w:rPr>
          <w:b/>
          <w:bCs/>
          <w:lang w:val="en-US" w:eastAsia="en-US"/>
        </w:rPr>
        <w:t xml:space="preserve">: </w:t>
      </w:r>
      <w:r>
        <w:rPr>
          <w:b/>
          <w:bCs/>
          <w:lang w:val="en-US" w:eastAsia="en-US"/>
        </w:rPr>
        <w:t xml:space="preserve">A basic Kepler equation-based LEO satellite position estimation can achieve an accuracy of 6.7m error, which is 22.3% of the assumption considered for UE UL transmission timing requirements, when the satellite is on a circular orbit at 600km altitude, and a </w:t>
      </w:r>
      <w:r w:rsidRPr="001A180F">
        <w:rPr>
          <w:b/>
          <w:bCs/>
          <w:lang w:val="en-US" w:eastAsia="en-US"/>
        </w:rPr>
        <w:t>frequency of ephemeris information update is assumed once every 10.24s</w:t>
      </w:r>
      <w:r>
        <w:rPr>
          <w:b/>
          <w:bCs/>
          <w:lang w:val="en-US" w:eastAsia="en-US"/>
        </w:rPr>
        <w:t>. And the estimation error of the satellite velocity is insignificant.</w:t>
      </w:r>
    </w:p>
    <w:p w14:paraId="74E56938" w14:textId="77777777" w:rsidR="00A12FD3" w:rsidRPr="000E45BB" w:rsidRDefault="00A12FD3" w:rsidP="00A12FD3">
      <w:pPr>
        <w:rPr>
          <w:lang w:val="en-US"/>
        </w:rPr>
      </w:pPr>
    </w:p>
    <w:p w14:paraId="22045175" w14:textId="77777777" w:rsidR="008C7E07" w:rsidRDefault="008C7E07" w:rsidP="008C7E07">
      <w:pPr>
        <w:jc w:val="both"/>
        <w:rPr>
          <w:b/>
          <w:bCs/>
          <w:lang w:val="en-US" w:eastAsia="en-US"/>
        </w:rPr>
      </w:pPr>
      <w:r w:rsidRPr="00D61486">
        <w:rPr>
          <w:b/>
          <w:bCs/>
          <w:lang w:val="en-US" w:eastAsia="en-US"/>
        </w:rPr>
        <w:t>Proposal</w:t>
      </w:r>
      <w:r>
        <w:rPr>
          <w:b/>
          <w:bCs/>
          <w:lang w:val="en-US" w:eastAsia="en-US"/>
        </w:rPr>
        <w:t xml:space="preserve"> 4</w:t>
      </w:r>
      <w:r w:rsidRPr="00D61486">
        <w:rPr>
          <w:b/>
          <w:bCs/>
          <w:lang w:val="en-US" w:eastAsia="en-US"/>
        </w:rPr>
        <w:t xml:space="preserve">: </w:t>
      </w:r>
      <w:r>
        <w:rPr>
          <w:b/>
          <w:bCs/>
          <w:lang w:val="en-US" w:eastAsia="en-US"/>
        </w:rPr>
        <w:t xml:space="preserve">RAN4 to adopt a </w:t>
      </w:r>
      <w:r w:rsidRPr="00654557">
        <w:rPr>
          <w:b/>
          <w:bCs/>
          <w:lang w:val="en-US" w:eastAsia="en-US"/>
        </w:rPr>
        <w:t xml:space="preserve">Keplerian </w:t>
      </w:r>
      <w:r>
        <w:rPr>
          <w:b/>
          <w:bCs/>
          <w:lang w:val="en-US" w:eastAsia="en-US"/>
        </w:rPr>
        <w:t>propagator model as a reference satellite positioning model and capture it in Annex B for RAN5 and TE vendors’ reference.</w:t>
      </w:r>
    </w:p>
    <w:p w14:paraId="1D74A566" w14:textId="77777777" w:rsidR="00A12FD3" w:rsidRDefault="00A12FD3" w:rsidP="00A12FD3">
      <w:pPr>
        <w:rPr>
          <w:lang w:val="en-US"/>
        </w:rPr>
      </w:pPr>
    </w:p>
    <w:p w14:paraId="1EF9F327" w14:textId="77777777" w:rsidR="00A12FD3" w:rsidRPr="006C2FE0" w:rsidRDefault="00A12FD3" w:rsidP="00A12FD3">
      <w:pPr>
        <w:jc w:val="both"/>
        <w:rPr>
          <w:b/>
          <w:bCs/>
          <w:u w:val="single"/>
          <w:lang w:val="en-US" w:eastAsia="en-US"/>
        </w:rPr>
      </w:pPr>
      <w:r>
        <w:rPr>
          <w:b/>
          <w:bCs/>
          <w:u w:val="single"/>
          <w:lang w:val="en-US" w:eastAsia="en-US"/>
        </w:rPr>
        <w:t>Reference Time Instances for UL Timing Accuracy Requirements</w:t>
      </w:r>
    </w:p>
    <w:p w14:paraId="0222A75B" w14:textId="128C0E11" w:rsidR="00C27436" w:rsidRPr="006927A9" w:rsidRDefault="00C27436" w:rsidP="00C27436">
      <w:pPr>
        <w:jc w:val="both"/>
        <w:rPr>
          <w:b/>
          <w:bCs/>
          <w:lang w:val="en-US"/>
        </w:rPr>
      </w:pPr>
      <w:r w:rsidRPr="006927A9">
        <w:rPr>
          <w:b/>
          <w:bCs/>
          <w:lang w:val="en-US"/>
        </w:rPr>
        <w:t>Proposal</w:t>
      </w:r>
      <w:r>
        <w:rPr>
          <w:b/>
          <w:bCs/>
          <w:lang w:val="en-US"/>
        </w:rPr>
        <w:t xml:space="preserve"> 5</w:t>
      </w:r>
      <w:r w:rsidRPr="006927A9">
        <w:rPr>
          <w:b/>
          <w:bCs/>
          <w:lang w:val="en-US"/>
        </w:rPr>
        <w:t>: 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w:t>
      </w:r>
      <w:r>
        <w:rPr>
          <w:b/>
          <w:bCs/>
          <w:lang w:val="en-US"/>
        </w:rPr>
        <w:t xml:space="preserve"> and captured in Annex B for RAN5 and TE vendors</w:t>
      </w:r>
      <w:r w:rsidR="008C7E07">
        <w:rPr>
          <w:b/>
          <w:bCs/>
          <w:lang w:val="en-US"/>
        </w:rPr>
        <w:t>’</w:t>
      </w:r>
      <w:r>
        <w:rPr>
          <w:b/>
          <w:bCs/>
          <w:lang w:val="en-US"/>
        </w:rPr>
        <w:t xml:space="preserve"> reference.</w:t>
      </w:r>
    </w:p>
    <w:p w14:paraId="067AFE77" w14:textId="77777777" w:rsidR="00C27436" w:rsidRDefault="00C27436" w:rsidP="00C27436">
      <w:pPr>
        <w:pStyle w:val="ListParagraph"/>
        <w:numPr>
          <w:ilvl w:val="0"/>
          <w:numId w:val="12"/>
        </w:numPr>
        <w:jc w:val="both"/>
        <w:rPr>
          <w:b/>
          <w:bCs/>
          <w:lang w:val="en-US"/>
        </w:rPr>
      </w:pPr>
      <w:r>
        <w:rPr>
          <w:b/>
          <w:bCs/>
          <w:lang w:val="en-US"/>
        </w:rPr>
        <w:t xml:space="preserve">The </w:t>
      </w:r>
      <w:r w:rsidRPr="006927A9">
        <w:rPr>
          <w:b/>
          <w:bCs/>
          <w:lang w:val="en-US"/>
        </w:rPr>
        <w:t>S3</w:t>
      </w:r>
      <w:r>
        <w:rPr>
          <w:b/>
          <w:bCs/>
          <w:lang w:val="en-US"/>
        </w:rPr>
        <w:t xml:space="preserve"> represents a one-way propagation delay of a UE UL transmission over the service link from the UE to the satellite. The UL transmission arrives at the satellite at T3, which is </w:t>
      </w:r>
      <w:r w:rsidRPr="006927A9">
        <w:rPr>
          <w:b/>
          <w:bCs/>
          <w:lang w:val="en-US"/>
        </w:rPr>
        <w:t xml:space="preserve">the </w:t>
      </w:r>
      <w:r>
        <w:rPr>
          <w:b/>
          <w:bCs/>
          <w:lang w:val="en-US"/>
        </w:rPr>
        <w:t>time instance</w:t>
      </w:r>
      <w:r w:rsidRPr="006927A9">
        <w:rPr>
          <w:b/>
          <w:bCs/>
          <w:lang w:val="en-US"/>
        </w:rPr>
        <w:t xml:space="preserve"> when the UL transmission is supposed to arrive at the target satellite based on provided valid ephemeris information (no error in the provided ephemeris information will account for UE error) and a reference propagator model</w:t>
      </w:r>
      <w:r>
        <w:rPr>
          <w:b/>
          <w:bCs/>
          <w:lang w:val="en-US"/>
        </w:rPr>
        <w:t xml:space="preserve">. </w:t>
      </w:r>
    </w:p>
    <w:p w14:paraId="3780DBBF" w14:textId="77777777" w:rsidR="00C27436" w:rsidRDefault="00C27436" w:rsidP="00C27436">
      <w:pPr>
        <w:pStyle w:val="ListParagraph"/>
        <w:numPr>
          <w:ilvl w:val="0"/>
          <w:numId w:val="12"/>
        </w:numPr>
        <w:jc w:val="both"/>
        <w:rPr>
          <w:b/>
          <w:bCs/>
          <w:lang w:val="en-US"/>
        </w:rPr>
      </w:pPr>
      <w:r w:rsidRPr="00FD1273">
        <w:rPr>
          <w:b/>
          <w:bCs/>
          <w:lang w:val="en-US"/>
        </w:rPr>
        <w:t xml:space="preserve">The S4 represents a one-way propagation delay of a DL transmission over the service link from the satellite to the UE. The satellite relays the DL transmission from the GW to UE at T4, which is the time instance when the DL transmission corresponding to </w:t>
      </w:r>
      <w:r>
        <w:rPr>
          <w:b/>
          <w:bCs/>
          <w:lang w:val="en-US"/>
        </w:rPr>
        <w:t xml:space="preserve">the same slot index as the UL transmission </w:t>
      </w:r>
      <w:r w:rsidRPr="00FD1273">
        <w:rPr>
          <w:b/>
          <w:bCs/>
          <w:lang w:val="en-US"/>
        </w:rPr>
        <w:t>is supposed to arrive at the target satellite based on provided valid ephemeris information (no error in the provided ephemeris information will account for UE error) and a reference propagator model</w:t>
      </w:r>
      <w:r>
        <w:rPr>
          <w:b/>
          <w:bCs/>
          <w:lang w:val="en-US"/>
        </w:rPr>
        <w:t>.</w:t>
      </w:r>
    </w:p>
    <w:p w14:paraId="3A8C3543" w14:textId="77777777" w:rsidR="00174C5A" w:rsidRDefault="00174C5A" w:rsidP="00174C5A">
      <w:pPr>
        <w:ind w:left="-1133" w:right="-1078"/>
        <w:jc w:val="center"/>
        <w:rPr>
          <w:noProof/>
          <w:lang w:val="en-US"/>
        </w:rPr>
      </w:pPr>
      <w:r>
        <w:rPr>
          <w:noProof/>
          <w:lang w:val="en-US"/>
        </w:rPr>
        <w:drawing>
          <wp:inline distT="0" distB="0" distL="0" distR="0" wp14:anchorId="6041F28F" wp14:editId="5D034C63">
            <wp:extent cx="7528069" cy="3441358"/>
            <wp:effectExtent l="0" t="0" r="0" b="6985"/>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04744" cy="3476409"/>
                    </a:xfrm>
                    <a:prstGeom prst="rect">
                      <a:avLst/>
                    </a:prstGeom>
                    <a:noFill/>
                  </pic:spPr>
                </pic:pic>
              </a:graphicData>
            </a:graphic>
          </wp:inline>
        </w:drawing>
      </w:r>
    </w:p>
    <w:p w14:paraId="2FE4313E" w14:textId="77777777" w:rsidR="00174C5A" w:rsidRPr="00922F6D" w:rsidRDefault="00174C5A" w:rsidP="00174C5A">
      <w:pPr>
        <w:jc w:val="center"/>
        <w:rPr>
          <w:b/>
          <w:bCs/>
          <w:lang w:val="en-US"/>
        </w:rPr>
      </w:pPr>
      <w:r w:rsidRPr="00922F6D">
        <w:rPr>
          <w:b/>
          <w:bCs/>
          <w:lang w:val="en-US"/>
        </w:rPr>
        <w:t>Fig</w:t>
      </w:r>
      <w:r>
        <w:rPr>
          <w:b/>
          <w:bCs/>
          <w:lang w:val="en-US"/>
        </w:rPr>
        <w:t>ure</w:t>
      </w:r>
      <w:r w:rsidRPr="00922F6D">
        <w:rPr>
          <w:b/>
          <w:bCs/>
          <w:lang w:val="en-US"/>
        </w:rPr>
        <w:t xml:space="preserve"> 3. Timing Relation between UE DL Reception and UE UL Transmission</w:t>
      </w:r>
    </w:p>
    <w:p w14:paraId="703792A8" w14:textId="77777777" w:rsidR="00A12FD3" w:rsidRPr="00A12FD3" w:rsidRDefault="00A12FD3" w:rsidP="00C27436">
      <w:pPr>
        <w:jc w:val="both"/>
        <w:rPr>
          <w:lang w:val="en-US" w:eastAsia="en-US"/>
        </w:rPr>
      </w:pPr>
    </w:p>
    <w:sectPr w:rsidR="00A12FD3" w:rsidRPr="00A12FD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0397" w14:textId="77777777" w:rsidR="00380B26" w:rsidRDefault="00380B26" w:rsidP="009939B7">
      <w:pPr>
        <w:spacing w:after="0"/>
      </w:pPr>
      <w:r>
        <w:separator/>
      </w:r>
    </w:p>
  </w:endnote>
  <w:endnote w:type="continuationSeparator" w:id="0">
    <w:p w14:paraId="1817E933" w14:textId="77777777" w:rsidR="00380B26" w:rsidRDefault="00380B26" w:rsidP="009939B7">
      <w:pPr>
        <w:spacing w:after="0"/>
      </w:pPr>
      <w:r>
        <w:continuationSeparator/>
      </w:r>
    </w:p>
  </w:endnote>
  <w:endnote w:type="continuationNotice" w:id="1">
    <w:p w14:paraId="6045F5C8" w14:textId="77777777" w:rsidR="00380B26" w:rsidRDefault="0038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9AA4" w14:textId="77777777" w:rsidR="00380B26" w:rsidRDefault="00380B26" w:rsidP="009939B7">
      <w:pPr>
        <w:spacing w:after="0"/>
      </w:pPr>
      <w:r>
        <w:separator/>
      </w:r>
    </w:p>
  </w:footnote>
  <w:footnote w:type="continuationSeparator" w:id="0">
    <w:p w14:paraId="075EC7AC" w14:textId="77777777" w:rsidR="00380B26" w:rsidRDefault="00380B26" w:rsidP="009939B7">
      <w:pPr>
        <w:spacing w:after="0"/>
      </w:pPr>
      <w:r>
        <w:continuationSeparator/>
      </w:r>
    </w:p>
  </w:footnote>
  <w:footnote w:type="continuationNotice" w:id="1">
    <w:p w14:paraId="696B638E" w14:textId="77777777" w:rsidR="00380B26" w:rsidRDefault="00380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2pt;height:1in" o:bullet="t">
        <v:imagedata r:id="rId1" o:title=""/>
      </v:shape>
    </w:pict>
  </w:numPicBullet>
  <w:abstractNum w:abstractNumId="0"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num w:numId="1" w16cid:durableId="1038360724">
    <w:abstractNumId w:val="7"/>
  </w:num>
  <w:num w:numId="2" w16cid:durableId="1870020987">
    <w:abstractNumId w:val="1"/>
  </w:num>
  <w:num w:numId="3" w16cid:durableId="1388383785">
    <w:abstractNumId w:val="8"/>
  </w:num>
  <w:num w:numId="4" w16cid:durableId="2035686086">
    <w:abstractNumId w:val="9"/>
  </w:num>
  <w:num w:numId="5" w16cid:durableId="22051809">
    <w:abstractNumId w:val="18"/>
  </w:num>
  <w:num w:numId="6" w16cid:durableId="133303979">
    <w:abstractNumId w:val="6"/>
  </w:num>
  <w:num w:numId="7" w16cid:durableId="33311435">
    <w:abstractNumId w:val="12"/>
  </w:num>
  <w:num w:numId="8" w16cid:durableId="1089086421">
    <w:abstractNumId w:val="21"/>
  </w:num>
  <w:num w:numId="9" w16cid:durableId="1074401253">
    <w:abstractNumId w:val="20"/>
  </w:num>
  <w:num w:numId="10" w16cid:durableId="521480573">
    <w:abstractNumId w:val="17"/>
  </w:num>
  <w:num w:numId="11" w16cid:durableId="1039744744">
    <w:abstractNumId w:val="2"/>
  </w:num>
  <w:num w:numId="12" w16cid:durableId="340087330">
    <w:abstractNumId w:val="19"/>
  </w:num>
  <w:num w:numId="13" w16cid:durableId="1897547035">
    <w:abstractNumId w:val="23"/>
  </w:num>
  <w:num w:numId="14" w16cid:durableId="1921938027">
    <w:abstractNumId w:val="13"/>
  </w:num>
  <w:num w:numId="15" w16cid:durableId="1264801387">
    <w:abstractNumId w:val="4"/>
  </w:num>
  <w:num w:numId="16" w16cid:durableId="56638013">
    <w:abstractNumId w:val="11"/>
  </w:num>
  <w:num w:numId="17" w16cid:durableId="1601645640">
    <w:abstractNumId w:val="3"/>
  </w:num>
  <w:num w:numId="18" w16cid:durableId="2103332565">
    <w:abstractNumId w:val="22"/>
  </w:num>
  <w:num w:numId="19" w16cid:durableId="205993025">
    <w:abstractNumId w:val="14"/>
  </w:num>
  <w:num w:numId="20" w16cid:durableId="1479497888">
    <w:abstractNumId w:val="5"/>
  </w:num>
  <w:num w:numId="21" w16cid:durableId="1174304640">
    <w:abstractNumId w:val="0"/>
  </w:num>
  <w:num w:numId="22" w16cid:durableId="764494699">
    <w:abstractNumId w:val="10"/>
  </w:num>
  <w:num w:numId="23" w16cid:durableId="38165340">
    <w:abstractNumId w:val="16"/>
  </w:num>
  <w:num w:numId="24" w16cid:durableId="147541430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4664"/>
    <w:rsid w:val="0000700D"/>
    <w:rsid w:val="00011944"/>
    <w:rsid w:val="00012A0E"/>
    <w:rsid w:val="00012B50"/>
    <w:rsid w:val="00012D26"/>
    <w:rsid w:val="00012FD0"/>
    <w:rsid w:val="00013AC3"/>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201B"/>
    <w:rsid w:val="00042719"/>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62F6"/>
    <w:rsid w:val="000564F5"/>
    <w:rsid w:val="000606E9"/>
    <w:rsid w:val="000612AF"/>
    <w:rsid w:val="00061307"/>
    <w:rsid w:val="0006136D"/>
    <w:rsid w:val="00061DFF"/>
    <w:rsid w:val="000624B0"/>
    <w:rsid w:val="00062E20"/>
    <w:rsid w:val="00062F0D"/>
    <w:rsid w:val="00063163"/>
    <w:rsid w:val="000639E8"/>
    <w:rsid w:val="00066FA2"/>
    <w:rsid w:val="00067513"/>
    <w:rsid w:val="000675AA"/>
    <w:rsid w:val="000679BB"/>
    <w:rsid w:val="00067CB5"/>
    <w:rsid w:val="00071D30"/>
    <w:rsid w:val="000720C4"/>
    <w:rsid w:val="000729F8"/>
    <w:rsid w:val="00072D2F"/>
    <w:rsid w:val="00073883"/>
    <w:rsid w:val="00073D00"/>
    <w:rsid w:val="00074F4A"/>
    <w:rsid w:val="000755EE"/>
    <w:rsid w:val="00075923"/>
    <w:rsid w:val="00076CC4"/>
    <w:rsid w:val="00077EB3"/>
    <w:rsid w:val="00077FC1"/>
    <w:rsid w:val="0008069D"/>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4A45"/>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239D"/>
    <w:rsid w:val="00112446"/>
    <w:rsid w:val="001125BF"/>
    <w:rsid w:val="00112950"/>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A4E"/>
    <w:rsid w:val="00123649"/>
    <w:rsid w:val="00123860"/>
    <w:rsid w:val="0012459B"/>
    <w:rsid w:val="00124776"/>
    <w:rsid w:val="00124C0A"/>
    <w:rsid w:val="00125A65"/>
    <w:rsid w:val="0012615B"/>
    <w:rsid w:val="00126E1A"/>
    <w:rsid w:val="0012785F"/>
    <w:rsid w:val="00130357"/>
    <w:rsid w:val="001305D4"/>
    <w:rsid w:val="001319D3"/>
    <w:rsid w:val="00131AFF"/>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3308"/>
    <w:rsid w:val="001533AB"/>
    <w:rsid w:val="0015419D"/>
    <w:rsid w:val="0015537A"/>
    <w:rsid w:val="00155439"/>
    <w:rsid w:val="001559A5"/>
    <w:rsid w:val="0015692C"/>
    <w:rsid w:val="00157012"/>
    <w:rsid w:val="00157E80"/>
    <w:rsid w:val="00161388"/>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4F4F"/>
    <w:rsid w:val="001A5F89"/>
    <w:rsid w:val="001A7FF7"/>
    <w:rsid w:val="001B0269"/>
    <w:rsid w:val="001B040D"/>
    <w:rsid w:val="001B084A"/>
    <w:rsid w:val="001B0F18"/>
    <w:rsid w:val="001B1A61"/>
    <w:rsid w:val="001B2A3E"/>
    <w:rsid w:val="001B3183"/>
    <w:rsid w:val="001B3921"/>
    <w:rsid w:val="001B4510"/>
    <w:rsid w:val="001B4872"/>
    <w:rsid w:val="001B59B3"/>
    <w:rsid w:val="001B6338"/>
    <w:rsid w:val="001B73CC"/>
    <w:rsid w:val="001C0D4C"/>
    <w:rsid w:val="001C0DAE"/>
    <w:rsid w:val="001C4702"/>
    <w:rsid w:val="001C5501"/>
    <w:rsid w:val="001C7FA6"/>
    <w:rsid w:val="001D010C"/>
    <w:rsid w:val="001D18F3"/>
    <w:rsid w:val="001D3322"/>
    <w:rsid w:val="001D33F4"/>
    <w:rsid w:val="001D34FA"/>
    <w:rsid w:val="001D3AAA"/>
    <w:rsid w:val="001D3AB9"/>
    <w:rsid w:val="001D4399"/>
    <w:rsid w:val="001D59EB"/>
    <w:rsid w:val="001D6888"/>
    <w:rsid w:val="001D77CD"/>
    <w:rsid w:val="001D78FF"/>
    <w:rsid w:val="001D7B4C"/>
    <w:rsid w:val="001E003B"/>
    <w:rsid w:val="001E0408"/>
    <w:rsid w:val="001E0535"/>
    <w:rsid w:val="001E1E2E"/>
    <w:rsid w:val="001E425B"/>
    <w:rsid w:val="001E4305"/>
    <w:rsid w:val="001E4FA5"/>
    <w:rsid w:val="001E5436"/>
    <w:rsid w:val="001E6AC7"/>
    <w:rsid w:val="001E6D53"/>
    <w:rsid w:val="001F1EBC"/>
    <w:rsid w:val="001F2AE3"/>
    <w:rsid w:val="001F2D75"/>
    <w:rsid w:val="001F2ECD"/>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F55"/>
    <w:rsid w:val="002414AB"/>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4F"/>
    <w:rsid w:val="002960BC"/>
    <w:rsid w:val="002966A0"/>
    <w:rsid w:val="002970C0"/>
    <w:rsid w:val="00297813"/>
    <w:rsid w:val="002A0385"/>
    <w:rsid w:val="002A08FE"/>
    <w:rsid w:val="002A0E0C"/>
    <w:rsid w:val="002A1248"/>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729"/>
    <w:rsid w:val="002B76BD"/>
    <w:rsid w:val="002B78CF"/>
    <w:rsid w:val="002B7F22"/>
    <w:rsid w:val="002C0DDC"/>
    <w:rsid w:val="002C15F1"/>
    <w:rsid w:val="002C2394"/>
    <w:rsid w:val="002C2E81"/>
    <w:rsid w:val="002C3AA1"/>
    <w:rsid w:val="002C3CA7"/>
    <w:rsid w:val="002C43A7"/>
    <w:rsid w:val="002C5143"/>
    <w:rsid w:val="002C550A"/>
    <w:rsid w:val="002C5A4B"/>
    <w:rsid w:val="002C5CE6"/>
    <w:rsid w:val="002C6127"/>
    <w:rsid w:val="002C6170"/>
    <w:rsid w:val="002C65B6"/>
    <w:rsid w:val="002D084E"/>
    <w:rsid w:val="002D08AB"/>
    <w:rsid w:val="002D10A7"/>
    <w:rsid w:val="002D177B"/>
    <w:rsid w:val="002D2BA7"/>
    <w:rsid w:val="002D4505"/>
    <w:rsid w:val="002D4CC7"/>
    <w:rsid w:val="002D4FBE"/>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59FF"/>
    <w:rsid w:val="00315FCE"/>
    <w:rsid w:val="003166CB"/>
    <w:rsid w:val="00316861"/>
    <w:rsid w:val="003201DB"/>
    <w:rsid w:val="003206DF"/>
    <w:rsid w:val="0032077A"/>
    <w:rsid w:val="00320919"/>
    <w:rsid w:val="00320BE4"/>
    <w:rsid w:val="0032360B"/>
    <w:rsid w:val="00323647"/>
    <w:rsid w:val="003238AD"/>
    <w:rsid w:val="00323D9D"/>
    <w:rsid w:val="00324198"/>
    <w:rsid w:val="00324260"/>
    <w:rsid w:val="00324D06"/>
    <w:rsid w:val="003250AD"/>
    <w:rsid w:val="00325B49"/>
    <w:rsid w:val="003262B5"/>
    <w:rsid w:val="00326AA4"/>
    <w:rsid w:val="003270EE"/>
    <w:rsid w:val="00330265"/>
    <w:rsid w:val="003310C7"/>
    <w:rsid w:val="0033135C"/>
    <w:rsid w:val="00331618"/>
    <w:rsid w:val="00333045"/>
    <w:rsid w:val="003331BE"/>
    <w:rsid w:val="00333682"/>
    <w:rsid w:val="00333C34"/>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47C95"/>
    <w:rsid w:val="00350AFC"/>
    <w:rsid w:val="00351661"/>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64B0"/>
    <w:rsid w:val="003A764A"/>
    <w:rsid w:val="003B0446"/>
    <w:rsid w:val="003B112E"/>
    <w:rsid w:val="003B1188"/>
    <w:rsid w:val="003B14C7"/>
    <w:rsid w:val="003B1580"/>
    <w:rsid w:val="003B24BF"/>
    <w:rsid w:val="003B3BD2"/>
    <w:rsid w:val="003B439A"/>
    <w:rsid w:val="003B4BF2"/>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CE5"/>
    <w:rsid w:val="00414F76"/>
    <w:rsid w:val="004162CD"/>
    <w:rsid w:val="0041759A"/>
    <w:rsid w:val="00417644"/>
    <w:rsid w:val="004203C3"/>
    <w:rsid w:val="00420E9D"/>
    <w:rsid w:val="00421F7D"/>
    <w:rsid w:val="0042216D"/>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1C87"/>
    <w:rsid w:val="00461D8F"/>
    <w:rsid w:val="00462017"/>
    <w:rsid w:val="0046237A"/>
    <w:rsid w:val="00462A84"/>
    <w:rsid w:val="00463128"/>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17DA"/>
    <w:rsid w:val="00491F0B"/>
    <w:rsid w:val="004921DB"/>
    <w:rsid w:val="00492692"/>
    <w:rsid w:val="00492A04"/>
    <w:rsid w:val="00493100"/>
    <w:rsid w:val="00493DC5"/>
    <w:rsid w:val="004942EA"/>
    <w:rsid w:val="00496F77"/>
    <w:rsid w:val="00496FBC"/>
    <w:rsid w:val="004972C2"/>
    <w:rsid w:val="004976DB"/>
    <w:rsid w:val="004A12D8"/>
    <w:rsid w:val="004A25E2"/>
    <w:rsid w:val="004A3685"/>
    <w:rsid w:val="004A572B"/>
    <w:rsid w:val="004A5920"/>
    <w:rsid w:val="004A5D39"/>
    <w:rsid w:val="004A6DFB"/>
    <w:rsid w:val="004A78BA"/>
    <w:rsid w:val="004B36BB"/>
    <w:rsid w:val="004B38D3"/>
    <w:rsid w:val="004B3C3B"/>
    <w:rsid w:val="004B3FC9"/>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D66"/>
    <w:rsid w:val="004D01C2"/>
    <w:rsid w:val="004D0810"/>
    <w:rsid w:val="004D0DED"/>
    <w:rsid w:val="004D17AA"/>
    <w:rsid w:val="004D1E96"/>
    <w:rsid w:val="004D2200"/>
    <w:rsid w:val="004D22AE"/>
    <w:rsid w:val="004D252A"/>
    <w:rsid w:val="004D25D0"/>
    <w:rsid w:val="004D2734"/>
    <w:rsid w:val="004D2EB4"/>
    <w:rsid w:val="004D3227"/>
    <w:rsid w:val="004D3585"/>
    <w:rsid w:val="004D3641"/>
    <w:rsid w:val="004D43C9"/>
    <w:rsid w:val="004D5024"/>
    <w:rsid w:val="004D5395"/>
    <w:rsid w:val="004D59D7"/>
    <w:rsid w:val="004D5A8A"/>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41AC"/>
    <w:rsid w:val="00534C0E"/>
    <w:rsid w:val="005359FD"/>
    <w:rsid w:val="00536405"/>
    <w:rsid w:val="00537C27"/>
    <w:rsid w:val="00540001"/>
    <w:rsid w:val="0054062E"/>
    <w:rsid w:val="00542BB5"/>
    <w:rsid w:val="00543517"/>
    <w:rsid w:val="005444D6"/>
    <w:rsid w:val="00544820"/>
    <w:rsid w:val="00546F18"/>
    <w:rsid w:val="005474B6"/>
    <w:rsid w:val="00551860"/>
    <w:rsid w:val="005519E1"/>
    <w:rsid w:val="005520D7"/>
    <w:rsid w:val="00552796"/>
    <w:rsid w:val="00553643"/>
    <w:rsid w:val="005536D9"/>
    <w:rsid w:val="00554509"/>
    <w:rsid w:val="00554561"/>
    <w:rsid w:val="00555C77"/>
    <w:rsid w:val="00556610"/>
    <w:rsid w:val="00557837"/>
    <w:rsid w:val="00557A77"/>
    <w:rsid w:val="00560427"/>
    <w:rsid w:val="00562430"/>
    <w:rsid w:val="005626D4"/>
    <w:rsid w:val="00562D15"/>
    <w:rsid w:val="00562DA2"/>
    <w:rsid w:val="00562DE2"/>
    <w:rsid w:val="00564251"/>
    <w:rsid w:val="005650E6"/>
    <w:rsid w:val="00565544"/>
    <w:rsid w:val="00565ACB"/>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77CE4"/>
    <w:rsid w:val="00580C2B"/>
    <w:rsid w:val="005839AE"/>
    <w:rsid w:val="005840FA"/>
    <w:rsid w:val="005842F3"/>
    <w:rsid w:val="00585B1B"/>
    <w:rsid w:val="00585C9B"/>
    <w:rsid w:val="005904FD"/>
    <w:rsid w:val="0059063F"/>
    <w:rsid w:val="00590802"/>
    <w:rsid w:val="00590F86"/>
    <w:rsid w:val="005916F4"/>
    <w:rsid w:val="00591D48"/>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8FD"/>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B10"/>
    <w:rsid w:val="005D51F3"/>
    <w:rsid w:val="005D5CBC"/>
    <w:rsid w:val="005D70F7"/>
    <w:rsid w:val="005D7129"/>
    <w:rsid w:val="005D7661"/>
    <w:rsid w:val="005D7D7D"/>
    <w:rsid w:val="005D7EE3"/>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4808"/>
    <w:rsid w:val="005F4AFB"/>
    <w:rsid w:val="005F62E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ECD"/>
    <w:rsid w:val="00611479"/>
    <w:rsid w:val="00611F80"/>
    <w:rsid w:val="00613204"/>
    <w:rsid w:val="006145D5"/>
    <w:rsid w:val="006149CC"/>
    <w:rsid w:val="00614B78"/>
    <w:rsid w:val="006150F6"/>
    <w:rsid w:val="00615ABA"/>
    <w:rsid w:val="00616060"/>
    <w:rsid w:val="006174E4"/>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AC"/>
    <w:rsid w:val="0063459D"/>
    <w:rsid w:val="006352DC"/>
    <w:rsid w:val="006354E5"/>
    <w:rsid w:val="00636434"/>
    <w:rsid w:val="006364F6"/>
    <w:rsid w:val="00640C7F"/>
    <w:rsid w:val="0064347C"/>
    <w:rsid w:val="00645CE8"/>
    <w:rsid w:val="006506EA"/>
    <w:rsid w:val="00650F26"/>
    <w:rsid w:val="00652416"/>
    <w:rsid w:val="00653601"/>
    <w:rsid w:val="00653D52"/>
    <w:rsid w:val="00653ED2"/>
    <w:rsid w:val="00654557"/>
    <w:rsid w:val="00655DDD"/>
    <w:rsid w:val="00657965"/>
    <w:rsid w:val="00657AB5"/>
    <w:rsid w:val="00660018"/>
    <w:rsid w:val="00660E77"/>
    <w:rsid w:val="006611A8"/>
    <w:rsid w:val="006611EA"/>
    <w:rsid w:val="0066183D"/>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A27"/>
    <w:rsid w:val="00691155"/>
    <w:rsid w:val="00691500"/>
    <w:rsid w:val="006927A9"/>
    <w:rsid w:val="0069297E"/>
    <w:rsid w:val="00692B95"/>
    <w:rsid w:val="00693267"/>
    <w:rsid w:val="00694771"/>
    <w:rsid w:val="00695F3B"/>
    <w:rsid w:val="006A1583"/>
    <w:rsid w:val="006A2034"/>
    <w:rsid w:val="006A33F4"/>
    <w:rsid w:val="006A3DD3"/>
    <w:rsid w:val="006A4426"/>
    <w:rsid w:val="006A55B4"/>
    <w:rsid w:val="006A737E"/>
    <w:rsid w:val="006A754A"/>
    <w:rsid w:val="006A7743"/>
    <w:rsid w:val="006B1794"/>
    <w:rsid w:val="006B1B10"/>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AE"/>
    <w:rsid w:val="006C6A25"/>
    <w:rsid w:val="006C70A4"/>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A4D"/>
    <w:rsid w:val="006E3ECC"/>
    <w:rsid w:val="006E46C6"/>
    <w:rsid w:val="006E52B9"/>
    <w:rsid w:val="006E5D06"/>
    <w:rsid w:val="006E5F95"/>
    <w:rsid w:val="006E70DE"/>
    <w:rsid w:val="006E71DD"/>
    <w:rsid w:val="006F19EE"/>
    <w:rsid w:val="006F212C"/>
    <w:rsid w:val="006F2300"/>
    <w:rsid w:val="006F3BCF"/>
    <w:rsid w:val="006F56E1"/>
    <w:rsid w:val="007001F8"/>
    <w:rsid w:val="007009E6"/>
    <w:rsid w:val="007013D3"/>
    <w:rsid w:val="00701A35"/>
    <w:rsid w:val="00702442"/>
    <w:rsid w:val="00702EC1"/>
    <w:rsid w:val="00705500"/>
    <w:rsid w:val="007066A6"/>
    <w:rsid w:val="00706DA3"/>
    <w:rsid w:val="007101A3"/>
    <w:rsid w:val="00711426"/>
    <w:rsid w:val="00711DC3"/>
    <w:rsid w:val="00712EED"/>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BFE"/>
    <w:rsid w:val="007419E4"/>
    <w:rsid w:val="0074341D"/>
    <w:rsid w:val="00743CE5"/>
    <w:rsid w:val="007447BA"/>
    <w:rsid w:val="007450CE"/>
    <w:rsid w:val="00745AE5"/>
    <w:rsid w:val="00745B82"/>
    <w:rsid w:val="00746AAC"/>
    <w:rsid w:val="00746CA1"/>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E61"/>
    <w:rsid w:val="00757E96"/>
    <w:rsid w:val="007600C8"/>
    <w:rsid w:val="00761D3D"/>
    <w:rsid w:val="00763106"/>
    <w:rsid w:val="00763300"/>
    <w:rsid w:val="00763506"/>
    <w:rsid w:val="00764498"/>
    <w:rsid w:val="007646ED"/>
    <w:rsid w:val="00764DB5"/>
    <w:rsid w:val="007661DB"/>
    <w:rsid w:val="00766FB6"/>
    <w:rsid w:val="0077042D"/>
    <w:rsid w:val="00770912"/>
    <w:rsid w:val="00770C1D"/>
    <w:rsid w:val="00770C93"/>
    <w:rsid w:val="00770F46"/>
    <w:rsid w:val="00771786"/>
    <w:rsid w:val="00771B3C"/>
    <w:rsid w:val="007723AE"/>
    <w:rsid w:val="00774705"/>
    <w:rsid w:val="00774F6F"/>
    <w:rsid w:val="00775736"/>
    <w:rsid w:val="00775753"/>
    <w:rsid w:val="007761EC"/>
    <w:rsid w:val="0077648D"/>
    <w:rsid w:val="007770C8"/>
    <w:rsid w:val="007773C5"/>
    <w:rsid w:val="00777496"/>
    <w:rsid w:val="00777D09"/>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3408"/>
    <w:rsid w:val="007A37F7"/>
    <w:rsid w:val="007A4043"/>
    <w:rsid w:val="007A52BA"/>
    <w:rsid w:val="007A5748"/>
    <w:rsid w:val="007A57C4"/>
    <w:rsid w:val="007A5FE3"/>
    <w:rsid w:val="007A64BA"/>
    <w:rsid w:val="007A6508"/>
    <w:rsid w:val="007A6636"/>
    <w:rsid w:val="007A6A3E"/>
    <w:rsid w:val="007A79C4"/>
    <w:rsid w:val="007A7F41"/>
    <w:rsid w:val="007A7FE4"/>
    <w:rsid w:val="007B0169"/>
    <w:rsid w:val="007B13F9"/>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472C"/>
    <w:rsid w:val="0087726B"/>
    <w:rsid w:val="00877D62"/>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F9A"/>
    <w:rsid w:val="00896325"/>
    <w:rsid w:val="00896F9D"/>
    <w:rsid w:val="008976DB"/>
    <w:rsid w:val="0089777B"/>
    <w:rsid w:val="00897A4D"/>
    <w:rsid w:val="008A0359"/>
    <w:rsid w:val="008A08CC"/>
    <w:rsid w:val="008A0DFB"/>
    <w:rsid w:val="008A2DB3"/>
    <w:rsid w:val="008A3F7D"/>
    <w:rsid w:val="008A4C1E"/>
    <w:rsid w:val="008A5833"/>
    <w:rsid w:val="008A67AA"/>
    <w:rsid w:val="008A7D2B"/>
    <w:rsid w:val="008A7D81"/>
    <w:rsid w:val="008B0C82"/>
    <w:rsid w:val="008B13C1"/>
    <w:rsid w:val="008B2EDB"/>
    <w:rsid w:val="008B4E7C"/>
    <w:rsid w:val="008B5408"/>
    <w:rsid w:val="008B5B7D"/>
    <w:rsid w:val="008B7136"/>
    <w:rsid w:val="008C028D"/>
    <w:rsid w:val="008C07B6"/>
    <w:rsid w:val="008C1BA1"/>
    <w:rsid w:val="008C24C3"/>
    <w:rsid w:val="008C32C9"/>
    <w:rsid w:val="008C48DA"/>
    <w:rsid w:val="008C62CC"/>
    <w:rsid w:val="008C6973"/>
    <w:rsid w:val="008C76D7"/>
    <w:rsid w:val="008C7E07"/>
    <w:rsid w:val="008D0567"/>
    <w:rsid w:val="008D0925"/>
    <w:rsid w:val="008D228D"/>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24C7"/>
    <w:rsid w:val="008E3139"/>
    <w:rsid w:val="008E4880"/>
    <w:rsid w:val="008E4929"/>
    <w:rsid w:val="008E4EBE"/>
    <w:rsid w:val="008E6FB1"/>
    <w:rsid w:val="008F020D"/>
    <w:rsid w:val="008F04A8"/>
    <w:rsid w:val="008F09CE"/>
    <w:rsid w:val="008F0F3D"/>
    <w:rsid w:val="008F10FC"/>
    <w:rsid w:val="008F13B3"/>
    <w:rsid w:val="008F1ABA"/>
    <w:rsid w:val="008F275B"/>
    <w:rsid w:val="008F2F1E"/>
    <w:rsid w:val="008F302B"/>
    <w:rsid w:val="008F3089"/>
    <w:rsid w:val="008F3EA8"/>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F6D"/>
    <w:rsid w:val="009236DA"/>
    <w:rsid w:val="00923B5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3D54"/>
    <w:rsid w:val="00973EF3"/>
    <w:rsid w:val="0097566C"/>
    <w:rsid w:val="00975E7D"/>
    <w:rsid w:val="00975ECB"/>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D25"/>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D3C"/>
    <w:rsid w:val="009C2E55"/>
    <w:rsid w:val="009C3C2C"/>
    <w:rsid w:val="009C3EA4"/>
    <w:rsid w:val="009C417A"/>
    <w:rsid w:val="009C4849"/>
    <w:rsid w:val="009C497A"/>
    <w:rsid w:val="009C5683"/>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E2"/>
    <w:rsid w:val="009F744A"/>
    <w:rsid w:val="00A02534"/>
    <w:rsid w:val="00A03F91"/>
    <w:rsid w:val="00A04AD6"/>
    <w:rsid w:val="00A04BAA"/>
    <w:rsid w:val="00A04D82"/>
    <w:rsid w:val="00A04F2A"/>
    <w:rsid w:val="00A0540E"/>
    <w:rsid w:val="00A05B78"/>
    <w:rsid w:val="00A06240"/>
    <w:rsid w:val="00A06C45"/>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90F"/>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74AD"/>
    <w:rsid w:val="00A57B42"/>
    <w:rsid w:val="00A57F19"/>
    <w:rsid w:val="00A60AE3"/>
    <w:rsid w:val="00A60E3E"/>
    <w:rsid w:val="00A62F17"/>
    <w:rsid w:val="00A63782"/>
    <w:rsid w:val="00A63995"/>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96C20"/>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C28"/>
    <w:rsid w:val="00AC1C9E"/>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E16"/>
    <w:rsid w:val="00AE67A5"/>
    <w:rsid w:val="00AE7535"/>
    <w:rsid w:val="00AE7E3A"/>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20098"/>
    <w:rsid w:val="00B20A3F"/>
    <w:rsid w:val="00B224E4"/>
    <w:rsid w:val="00B23705"/>
    <w:rsid w:val="00B237D3"/>
    <w:rsid w:val="00B24624"/>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B41"/>
    <w:rsid w:val="00B46F94"/>
    <w:rsid w:val="00B502EA"/>
    <w:rsid w:val="00B50E4D"/>
    <w:rsid w:val="00B5389E"/>
    <w:rsid w:val="00B5499F"/>
    <w:rsid w:val="00B55053"/>
    <w:rsid w:val="00B553F3"/>
    <w:rsid w:val="00B559E2"/>
    <w:rsid w:val="00B55C8A"/>
    <w:rsid w:val="00B56699"/>
    <w:rsid w:val="00B57440"/>
    <w:rsid w:val="00B578C9"/>
    <w:rsid w:val="00B57E31"/>
    <w:rsid w:val="00B602D4"/>
    <w:rsid w:val="00B60568"/>
    <w:rsid w:val="00B6137B"/>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53CF"/>
    <w:rsid w:val="00B75436"/>
    <w:rsid w:val="00B75498"/>
    <w:rsid w:val="00B767AF"/>
    <w:rsid w:val="00B7717B"/>
    <w:rsid w:val="00B77567"/>
    <w:rsid w:val="00B77572"/>
    <w:rsid w:val="00B81F12"/>
    <w:rsid w:val="00B83585"/>
    <w:rsid w:val="00B85196"/>
    <w:rsid w:val="00B873F5"/>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6DC"/>
    <w:rsid w:val="00BB1DC2"/>
    <w:rsid w:val="00BB21CC"/>
    <w:rsid w:val="00BB267F"/>
    <w:rsid w:val="00BB2BD3"/>
    <w:rsid w:val="00BB2DCE"/>
    <w:rsid w:val="00BB2DE5"/>
    <w:rsid w:val="00BB3C02"/>
    <w:rsid w:val="00BB3E61"/>
    <w:rsid w:val="00BB4218"/>
    <w:rsid w:val="00BB4427"/>
    <w:rsid w:val="00BB5484"/>
    <w:rsid w:val="00BC27D7"/>
    <w:rsid w:val="00BC2E95"/>
    <w:rsid w:val="00BC415A"/>
    <w:rsid w:val="00BC5E99"/>
    <w:rsid w:val="00BC696E"/>
    <w:rsid w:val="00BC77E2"/>
    <w:rsid w:val="00BC7F4B"/>
    <w:rsid w:val="00BD0CF8"/>
    <w:rsid w:val="00BD1470"/>
    <w:rsid w:val="00BD15F8"/>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C7E"/>
    <w:rsid w:val="00C1146D"/>
    <w:rsid w:val="00C11597"/>
    <w:rsid w:val="00C1219E"/>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7436"/>
    <w:rsid w:val="00C27F36"/>
    <w:rsid w:val="00C30BD7"/>
    <w:rsid w:val="00C31B92"/>
    <w:rsid w:val="00C31DE9"/>
    <w:rsid w:val="00C32014"/>
    <w:rsid w:val="00C32114"/>
    <w:rsid w:val="00C32EC8"/>
    <w:rsid w:val="00C334EC"/>
    <w:rsid w:val="00C341B6"/>
    <w:rsid w:val="00C345B1"/>
    <w:rsid w:val="00C34C56"/>
    <w:rsid w:val="00C3557A"/>
    <w:rsid w:val="00C35CDD"/>
    <w:rsid w:val="00C36863"/>
    <w:rsid w:val="00C36B25"/>
    <w:rsid w:val="00C36B5C"/>
    <w:rsid w:val="00C43134"/>
    <w:rsid w:val="00C436CF"/>
    <w:rsid w:val="00C44732"/>
    <w:rsid w:val="00C45FFE"/>
    <w:rsid w:val="00C464BB"/>
    <w:rsid w:val="00C46617"/>
    <w:rsid w:val="00C50578"/>
    <w:rsid w:val="00C51D0C"/>
    <w:rsid w:val="00C51D9C"/>
    <w:rsid w:val="00C527C5"/>
    <w:rsid w:val="00C53185"/>
    <w:rsid w:val="00C55654"/>
    <w:rsid w:val="00C55E12"/>
    <w:rsid w:val="00C55FB5"/>
    <w:rsid w:val="00C56833"/>
    <w:rsid w:val="00C57993"/>
    <w:rsid w:val="00C6027A"/>
    <w:rsid w:val="00C611B5"/>
    <w:rsid w:val="00C614DA"/>
    <w:rsid w:val="00C61A11"/>
    <w:rsid w:val="00C61BC8"/>
    <w:rsid w:val="00C62295"/>
    <w:rsid w:val="00C6234A"/>
    <w:rsid w:val="00C633CA"/>
    <w:rsid w:val="00C64001"/>
    <w:rsid w:val="00C64132"/>
    <w:rsid w:val="00C64782"/>
    <w:rsid w:val="00C652D5"/>
    <w:rsid w:val="00C653DE"/>
    <w:rsid w:val="00C66730"/>
    <w:rsid w:val="00C70AF0"/>
    <w:rsid w:val="00C711E5"/>
    <w:rsid w:val="00C734F1"/>
    <w:rsid w:val="00C73F63"/>
    <w:rsid w:val="00C7440A"/>
    <w:rsid w:val="00C760CD"/>
    <w:rsid w:val="00C762BE"/>
    <w:rsid w:val="00C767E8"/>
    <w:rsid w:val="00C81DB5"/>
    <w:rsid w:val="00C82F6C"/>
    <w:rsid w:val="00C82F79"/>
    <w:rsid w:val="00C83E56"/>
    <w:rsid w:val="00C84153"/>
    <w:rsid w:val="00C85A6E"/>
    <w:rsid w:val="00C86343"/>
    <w:rsid w:val="00C870DC"/>
    <w:rsid w:val="00C8732A"/>
    <w:rsid w:val="00C905F9"/>
    <w:rsid w:val="00C908CF"/>
    <w:rsid w:val="00C90AEE"/>
    <w:rsid w:val="00C91A59"/>
    <w:rsid w:val="00C91E55"/>
    <w:rsid w:val="00C939A3"/>
    <w:rsid w:val="00C94A67"/>
    <w:rsid w:val="00C94B70"/>
    <w:rsid w:val="00C94C21"/>
    <w:rsid w:val="00C9521B"/>
    <w:rsid w:val="00C95B1F"/>
    <w:rsid w:val="00C962A4"/>
    <w:rsid w:val="00C9668D"/>
    <w:rsid w:val="00C97C0C"/>
    <w:rsid w:val="00CA05B6"/>
    <w:rsid w:val="00CA134D"/>
    <w:rsid w:val="00CA2E03"/>
    <w:rsid w:val="00CA326D"/>
    <w:rsid w:val="00CA3BD7"/>
    <w:rsid w:val="00CA423E"/>
    <w:rsid w:val="00CA4B09"/>
    <w:rsid w:val="00CA5209"/>
    <w:rsid w:val="00CA555D"/>
    <w:rsid w:val="00CA5589"/>
    <w:rsid w:val="00CA5D30"/>
    <w:rsid w:val="00CA6F1C"/>
    <w:rsid w:val="00CB0645"/>
    <w:rsid w:val="00CB171D"/>
    <w:rsid w:val="00CB1BD9"/>
    <w:rsid w:val="00CB2637"/>
    <w:rsid w:val="00CB2E15"/>
    <w:rsid w:val="00CB3DEA"/>
    <w:rsid w:val="00CB4F89"/>
    <w:rsid w:val="00CB56BB"/>
    <w:rsid w:val="00CB58BF"/>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E8B"/>
    <w:rsid w:val="00CE433F"/>
    <w:rsid w:val="00CE44BE"/>
    <w:rsid w:val="00CE4EAD"/>
    <w:rsid w:val="00CE50E4"/>
    <w:rsid w:val="00CE5127"/>
    <w:rsid w:val="00CE58CB"/>
    <w:rsid w:val="00CE5D72"/>
    <w:rsid w:val="00CE5F54"/>
    <w:rsid w:val="00CE6916"/>
    <w:rsid w:val="00CE6D8D"/>
    <w:rsid w:val="00CE70DC"/>
    <w:rsid w:val="00CE7383"/>
    <w:rsid w:val="00CF016D"/>
    <w:rsid w:val="00CF02B2"/>
    <w:rsid w:val="00CF0B69"/>
    <w:rsid w:val="00CF0E93"/>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4772"/>
    <w:rsid w:val="00D14FB7"/>
    <w:rsid w:val="00D150F8"/>
    <w:rsid w:val="00D16208"/>
    <w:rsid w:val="00D16A87"/>
    <w:rsid w:val="00D16A8D"/>
    <w:rsid w:val="00D17332"/>
    <w:rsid w:val="00D1795F"/>
    <w:rsid w:val="00D227AF"/>
    <w:rsid w:val="00D245EA"/>
    <w:rsid w:val="00D24F31"/>
    <w:rsid w:val="00D2529E"/>
    <w:rsid w:val="00D25695"/>
    <w:rsid w:val="00D261AE"/>
    <w:rsid w:val="00D27C89"/>
    <w:rsid w:val="00D30101"/>
    <w:rsid w:val="00D30575"/>
    <w:rsid w:val="00D318F4"/>
    <w:rsid w:val="00D34C00"/>
    <w:rsid w:val="00D351C6"/>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C9D"/>
    <w:rsid w:val="00D545ED"/>
    <w:rsid w:val="00D558AC"/>
    <w:rsid w:val="00D56D33"/>
    <w:rsid w:val="00D57735"/>
    <w:rsid w:val="00D6006B"/>
    <w:rsid w:val="00D60D5F"/>
    <w:rsid w:val="00D61486"/>
    <w:rsid w:val="00D62530"/>
    <w:rsid w:val="00D63BA2"/>
    <w:rsid w:val="00D650BA"/>
    <w:rsid w:val="00D6529E"/>
    <w:rsid w:val="00D65CEF"/>
    <w:rsid w:val="00D66097"/>
    <w:rsid w:val="00D664FB"/>
    <w:rsid w:val="00D67D2A"/>
    <w:rsid w:val="00D70D7D"/>
    <w:rsid w:val="00D7145E"/>
    <w:rsid w:val="00D7379F"/>
    <w:rsid w:val="00D73ADD"/>
    <w:rsid w:val="00D74F39"/>
    <w:rsid w:val="00D75283"/>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A019B"/>
    <w:rsid w:val="00DA03A9"/>
    <w:rsid w:val="00DA1149"/>
    <w:rsid w:val="00DA2963"/>
    <w:rsid w:val="00DA3470"/>
    <w:rsid w:val="00DA3490"/>
    <w:rsid w:val="00DA34F0"/>
    <w:rsid w:val="00DA3DF0"/>
    <w:rsid w:val="00DA3F70"/>
    <w:rsid w:val="00DA4899"/>
    <w:rsid w:val="00DB103B"/>
    <w:rsid w:val="00DB1898"/>
    <w:rsid w:val="00DB1BDD"/>
    <w:rsid w:val="00DB1F59"/>
    <w:rsid w:val="00DB2206"/>
    <w:rsid w:val="00DB3144"/>
    <w:rsid w:val="00DB4177"/>
    <w:rsid w:val="00DB45FD"/>
    <w:rsid w:val="00DB4961"/>
    <w:rsid w:val="00DB5A31"/>
    <w:rsid w:val="00DC0D75"/>
    <w:rsid w:val="00DC278D"/>
    <w:rsid w:val="00DC2BED"/>
    <w:rsid w:val="00DC2E0F"/>
    <w:rsid w:val="00DC3586"/>
    <w:rsid w:val="00DC3625"/>
    <w:rsid w:val="00DC36C5"/>
    <w:rsid w:val="00DC41DB"/>
    <w:rsid w:val="00DC5180"/>
    <w:rsid w:val="00DC70F9"/>
    <w:rsid w:val="00DD05EA"/>
    <w:rsid w:val="00DD29C8"/>
    <w:rsid w:val="00DD34BB"/>
    <w:rsid w:val="00DD36FC"/>
    <w:rsid w:val="00DD4AB6"/>
    <w:rsid w:val="00DD527F"/>
    <w:rsid w:val="00DD5835"/>
    <w:rsid w:val="00DE0F84"/>
    <w:rsid w:val="00DE12A2"/>
    <w:rsid w:val="00DE1381"/>
    <w:rsid w:val="00DE2079"/>
    <w:rsid w:val="00DE26D8"/>
    <w:rsid w:val="00DE2B6E"/>
    <w:rsid w:val="00DE30FB"/>
    <w:rsid w:val="00DE3C22"/>
    <w:rsid w:val="00DE470C"/>
    <w:rsid w:val="00DE4C59"/>
    <w:rsid w:val="00DF1499"/>
    <w:rsid w:val="00DF352D"/>
    <w:rsid w:val="00DF3FAA"/>
    <w:rsid w:val="00DF4857"/>
    <w:rsid w:val="00DF4894"/>
    <w:rsid w:val="00DF526F"/>
    <w:rsid w:val="00DF6639"/>
    <w:rsid w:val="00DF732E"/>
    <w:rsid w:val="00DF78C5"/>
    <w:rsid w:val="00E00F7A"/>
    <w:rsid w:val="00E0651E"/>
    <w:rsid w:val="00E0692D"/>
    <w:rsid w:val="00E06C85"/>
    <w:rsid w:val="00E076A9"/>
    <w:rsid w:val="00E07822"/>
    <w:rsid w:val="00E07880"/>
    <w:rsid w:val="00E1046B"/>
    <w:rsid w:val="00E10D93"/>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9F8"/>
    <w:rsid w:val="00E50BD4"/>
    <w:rsid w:val="00E51379"/>
    <w:rsid w:val="00E52082"/>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2ABC"/>
    <w:rsid w:val="00E633B8"/>
    <w:rsid w:val="00E70D23"/>
    <w:rsid w:val="00E719C4"/>
    <w:rsid w:val="00E727F4"/>
    <w:rsid w:val="00E72FF4"/>
    <w:rsid w:val="00E73023"/>
    <w:rsid w:val="00E733D3"/>
    <w:rsid w:val="00E73A82"/>
    <w:rsid w:val="00E73A9A"/>
    <w:rsid w:val="00E753D5"/>
    <w:rsid w:val="00E759A2"/>
    <w:rsid w:val="00E76EA2"/>
    <w:rsid w:val="00E80133"/>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98C"/>
    <w:rsid w:val="00EA548E"/>
    <w:rsid w:val="00EA5804"/>
    <w:rsid w:val="00EA7FF0"/>
    <w:rsid w:val="00EB020B"/>
    <w:rsid w:val="00EB03E4"/>
    <w:rsid w:val="00EB074F"/>
    <w:rsid w:val="00EB0936"/>
    <w:rsid w:val="00EB2449"/>
    <w:rsid w:val="00EB2720"/>
    <w:rsid w:val="00EB3F8D"/>
    <w:rsid w:val="00EB3F9A"/>
    <w:rsid w:val="00EB4749"/>
    <w:rsid w:val="00EB4E68"/>
    <w:rsid w:val="00EB55B5"/>
    <w:rsid w:val="00EB66CF"/>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C7AE5"/>
    <w:rsid w:val="00ED0041"/>
    <w:rsid w:val="00ED1EAA"/>
    <w:rsid w:val="00ED310D"/>
    <w:rsid w:val="00ED414A"/>
    <w:rsid w:val="00ED4310"/>
    <w:rsid w:val="00ED45C2"/>
    <w:rsid w:val="00ED5900"/>
    <w:rsid w:val="00ED5C63"/>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384F"/>
    <w:rsid w:val="00EF3FE7"/>
    <w:rsid w:val="00EF4DBE"/>
    <w:rsid w:val="00EF5624"/>
    <w:rsid w:val="00EF6042"/>
    <w:rsid w:val="00EF60CC"/>
    <w:rsid w:val="00EF612B"/>
    <w:rsid w:val="00EF6467"/>
    <w:rsid w:val="00EF72B6"/>
    <w:rsid w:val="00EF7949"/>
    <w:rsid w:val="00F00686"/>
    <w:rsid w:val="00F00BDF"/>
    <w:rsid w:val="00F00EEB"/>
    <w:rsid w:val="00F0113B"/>
    <w:rsid w:val="00F01A66"/>
    <w:rsid w:val="00F023F9"/>
    <w:rsid w:val="00F023FE"/>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8A6"/>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722"/>
    <w:rsid w:val="00F56BD0"/>
    <w:rsid w:val="00F56EEB"/>
    <w:rsid w:val="00F571CF"/>
    <w:rsid w:val="00F572D5"/>
    <w:rsid w:val="00F60938"/>
    <w:rsid w:val="00F62AEB"/>
    <w:rsid w:val="00F63477"/>
    <w:rsid w:val="00F636AB"/>
    <w:rsid w:val="00F63A69"/>
    <w:rsid w:val="00F65246"/>
    <w:rsid w:val="00F6698E"/>
    <w:rsid w:val="00F67707"/>
    <w:rsid w:val="00F708BC"/>
    <w:rsid w:val="00F717B2"/>
    <w:rsid w:val="00F71AD9"/>
    <w:rsid w:val="00F7201D"/>
    <w:rsid w:val="00F72219"/>
    <w:rsid w:val="00F72902"/>
    <w:rsid w:val="00F72C5F"/>
    <w:rsid w:val="00F72EB3"/>
    <w:rsid w:val="00F7311F"/>
    <w:rsid w:val="00F73536"/>
    <w:rsid w:val="00F7383F"/>
    <w:rsid w:val="00F7600F"/>
    <w:rsid w:val="00F761F0"/>
    <w:rsid w:val="00F77A33"/>
    <w:rsid w:val="00F81DD1"/>
    <w:rsid w:val="00F82709"/>
    <w:rsid w:val="00F82F0E"/>
    <w:rsid w:val="00F8462C"/>
    <w:rsid w:val="00F849AF"/>
    <w:rsid w:val="00F849FC"/>
    <w:rsid w:val="00F8585E"/>
    <w:rsid w:val="00F858BF"/>
    <w:rsid w:val="00F85AE6"/>
    <w:rsid w:val="00F8606A"/>
    <w:rsid w:val="00F869F4"/>
    <w:rsid w:val="00F86ABA"/>
    <w:rsid w:val="00F87ACC"/>
    <w:rsid w:val="00F91630"/>
    <w:rsid w:val="00F917C1"/>
    <w:rsid w:val="00F917C6"/>
    <w:rsid w:val="00F91D60"/>
    <w:rsid w:val="00F92D1A"/>
    <w:rsid w:val="00F94FE9"/>
    <w:rsid w:val="00F9699C"/>
    <w:rsid w:val="00F96AD8"/>
    <w:rsid w:val="00F96F67"/>
    <w:rsid w:val="00F96F6B"/>
    <w:rsid w:val="00FA02D1"/>
    <w:rsid w:val="00FA0787"/>
    <w:rsid w:val="00FA08B1"/>
    <w:rsid w:val="00FA10EA"/>
    <w:rsid w:val="00FA1B58"/>
    <w:rsid w:val="00FA3FD6"/>
    <w:rsid w:val="00FA6413"/>
    <w:rsid w:val="00FA6FCA"/>
    <w:rsid w:val="00FA7E95"/>
    <w:rsid w:val="00FB00F5"/>
    <w:rsid w:val="00FB02C1"/>
    <w:rsid w:val="00FB0741"/>
    <w:rsid w:val="00FB0C7B"/>
    <w:rsid w:val="00FB2922"/>
    <w:rsid w:val="00FB29EC"/>
    <w:rsid w:val="00FB2F67"/>
    <w:rsid w:val="00FB363D"/>
    <w:rsid w:val="00FB388A"/>
    <w:rsid w:val="00FB3B6A"/>
    <w:rsid w:val="00FB4FB4"/>
    <w:rsid w:val="00FB592F"/>
    <w:rsid w:val="00FB62AC"/>
    <w:rsid w:val="00FB62E9"/>
    <w:rsid w:val="00FB7B8B"/>
    <w:rsid w:val="00FC06D2"/>
    <w:rsid w:val="00FC091C"/>
    <w:rsid w:val="00FC0C18"/>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EA4"/>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customXml" Target="ink/ink4.xml"/><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cid:image001.png@01D8D24B.83F102E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customXml" Target="ink/ink3.xml"/><Relationship Id="rId23" Type="http://schemas.openxmlformats.org/officeDocument/2006/relationships/image" Target="cid:image002.jpg@01D8E267.BCF41010" TargetMode="Externa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7.jpe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2-11-01T20:39:16.673"/>
    </inkml:context>
    <inkml:brush xml:id="br0">
      <inkml:brushProperty name="width" value="0.05" units="cm"/>
      <inkml:brushProperty name="height" value="0.05" units="cm"/>
      <inkml:brushProperty name="color" value="#F6630D"/>
    </inkml:brush>
  </inkml:definitions>
  <inkml:trace contextRef="#ctx0" brushRef="#br0">42 59 3612 0 0,'-41'-58'8705'0'0,"41"60"-8368"0"0,1 1 0 0 0,0 0 0 0 0,0 0 0 0 0,0-1-1 0 0,1 1 1 0 0,-1 0 0 0 0,1-1 0 0 0,-1 1 0 0 0,1-1 0 0 0,0 0 0 0 0,0 0 0 0 0,0 1-1 0 0,2 1 1 0 0,31 27 477 0 0,69 44 700 0 0,-2-2-2535 0 0,-40-18-6067 0 0,-46-34 3253 0 0,-10-12 842 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2-11-01T20:39:16.300"/>
    </inkml:context>
    <inkml:brush xml:id="br0">
      <inkml:brushProperty name="width" value="0.05" units="cm"/>
      <inkml:brushProperty name="height" value="0.05" units="cm"/>
      <inkml:brushProperty name="color" value="#F6630D"/>
    </inkml:brush>
  </inkml:definitions>
  <inkml:trace contextRef="#ctx0" brushRef="#br0">208 5 8185 0 0,'0'0'197'0'0,"0"0"1"0"0,0-1-1 0 0,0 1 1 0 0,-1 0-1 0 0,1 0 0 0 0,0-1 1 0 0,0 1-1 0 0,0 0 1 0 0,-1-1-1 0 0,1 1 1 0 0,0 0-1 0 0,0 0 1 0 0,-1 0-1 0 0,1-1 0 0 0,0 1 1 0 0,-1 0-1 0 0,1 0 1 0 0,0 0-1 0 0,-1 0 1 0 0,1 0-1 0 0,0-1 1 0 0,-1 1-1 0 0,1 0 1 0 0,0 0-1 0 0,-1 0 0 0 0,1 0 1 0 0,0 0-1 0 0,-1 0 1 0 0,1 0-1 0 0,0 0 1 0 0,-1 0-1 0 0,1 0 1 0 0,0 0-1 0 0,-1 1 0 0 0,1-1 1 0 0,0 0-1 0 0,-1 0 1 0 0,1 0-1 0 0,0 0 1 0 0,-1 0-1 0 0,1 1 1 0 0,0-1-1 0 0,-1 0 0 0 0,1 0 1 0 0,0 1-1 0 0,0-1 1 0 0,-1 0-1 0 0,1 0 1 0 0,0 1-1 0 0,0-1 1 0 0,-1 1-1 0 0,-11 28 3283 0 0,-4 44-3522 0 0,14-66 820 0 0,-39 251 2787 0 0,25-143-2518 0 0,-12 31-3375 0 0,23-119 477 0 0,4-26 1641 0 0,1 0 0 0 0,0 1 0 0 0,0-1 0 0 0,0 0-1 0 0,-1 0 1 0 0,1 0 0 0 0,0 0 0 0 0,-1 1 0 0 0,1-1-1 0 0,-1 0 1 0 0,0 0 0 0 0,1 0 0 0 0,-1 0 0 0 0,0 0-1 0 0,1 0 1 0 0,-1 0 0 0 0,0 0 0 0 0,0-1-1 0 0,-2 3 1 0 0,2-3-22 0 0,1 0 0 0 0,-1 0-1 0 0,0 0 1 0 0,0 0 0 0 0,0 0 0 0 0,1 0-1 0 0,-1 0 1 0 0,0-1 0 0 0,0 1-1 0 0,1 0 1 0 0,-1 0 0 0 0,0-1 0 0 0,0 1-1 0 0,1 0 1 0 0,-1-1 0 0 0,0 1-1 0 0,1 0 1 0 0,-1-1 0 0 0,0 1-1 0 0,1-1 1 0 0,-1 1 0 0 0,0-2 0 0 0,-30-39-6398 0 0,31 40 6632 0 0,-12-18-2765 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2-11-01T20:39:15.103"/>
    </inkml:context>
    <inkml:brush xml:id="br0">
      <inkml:brushProperty name="width" value="0.05" units="cm"/>
      <inkml:brushProperty name="height" value="0.05" units="cm"/>
      <inkml:brushProperty name="color" value="#F6630D"/>
    </inkml:brush>
  </inkml:definitions>
  <inkml:trace contextRef="#ctx0" brushRef="#br0">204 154 14133 0 0,'-32'-95'5035'0'0,"31"95"-4993"0"0,1-1 0 0 0,0 1 1 0 0,0 0-1 0 0,0-1 0 0 0,0 1 0 0 0,0-1 1 0 0,0 1-1 0 0,0-1 0 0 0,-1 1 0 0 0,1-1 1 0 0,0 1-1 0 0,1-1 0 0 0,-1 1 0 0 0,0-1 1 0 0,0 1-1 0 0,0-1 0 0 0,0 1 0 0 0,0 0 1 0 0,0-1-1 0 0,1 1 0 0 0,-1-1 0 0 0,0 1 1 0 0,0 0-1 0 0,1-1 0 0 0,-1 1 0 0 0,0-1 1 0 0,0 1-1 0 0,1 0 0 0 0,-1-1 1 0 0,0 1-1 0 0,1 0 0 0 0,-1-1 0 0 0,1 1 1 0 0,-1 0-1 0 0,0 0 0 0 0,1 0 0 0 0,-1-1 1 0 0,1 1-1 0 0,-1 0 0 0 0,1 0 0 0 0,-1 0 1 0 0,1 0-1 0 0,-1 0 0 0 0,0 0 0 0 0,1 0 1 0 0,-1 0-1 0 0,1 0 0 0 0,-1 0 0 0 0,1 0 1 0 0,-1 0-1 0 0,1 0 0 0 0,-1 0 0 0 0,1 0 1 0 0,-1 0-1 0 0,1 1 0 0 0,-1-1 0 0 0,0 0 1 0 0,1 0-1 0 0,-1 0 0 0 0,1 1 1 0 0,-1-1-1 0 0,0 0 0 0 0,1 1 0 0 0,34 17 1027 0 0,22 24 174 0 0,67 64-1 0 0,0-1-404 0 0,-88-74-1213 0 0,27 19-1947 0 0,-20-27-7152 0 0</inkml:trace>
  <inkml:trace contextRef="#ctx0" brushRef="#br0" timeOffset="1">134 405 7561 0 0,'-22'7'1688'0'0,"-4"2"1524"0"0,0-2 1 0 0,-29 5-1 0 0,55-12-3153 0 0,0 0 0 0 0,0 0-1 0 0,0 0 1 0 0,1-1-1 0 0,-1 1 1 0 0,0 0-1 0 0,0 0 1 0 0,0 0 0 0 0,0 0-1 0 0,0-1 1 0 0,0 1-1 0 0,0 0 1 0 0,0 0-1 0 0,0 0 1 0 0,0-1 0 0 0,0 1-1 0 0,0 0 1 0 0,0 0-1 0 0,0 0 1 0 0,0 0-1 0 0,-1-1 1 0 0,1 1 0 0 0,0 0-1 0 0,0 0 1 0 0,0 0-1 0 0,0 0 1 0 0,0 0-1 0 0,0-1 1 0 0,0 1 0 0 0,0 0-1 0 0,-1 0 1 0 0,1 0-1 0 0,0 0 1 0 0,0 0-1 0 0,0 0 1 0 0,0 0 0 0 0,-1-1-1 0 0,1 1 1 0 0,0 0-1 0 0,0 0 1 0 0,0 0 0 0 0,0 0-1 0 0,-1 0 1 0 0,1 0-1 0 0,0 0 1 0 0,0 0-1 0 0,0 0 1 0 0,0 0 0 0 0,-1 0-1 0 0,1 0 1 0 0,0 0-1 0 0,0 0 1 0 0,-1 0-1 0 0,20-14 509 0 0,-13 10-334 0 0,98-65 1313 0 0,172-85 0 0 0,-4 31-5184 0 0,-146 68-4006 0 0,-94 41 2406 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2-11-01T20:39:14.748"/>
    </inkml:context>
    <inkml:brush xml:id="br0">
      <inkml:brushProperty name="width" value="0.05" units="cm"/>
      <inkml:brushProperty name="height" value="0.05" units="cm"/>
      <inkml:brushProperty name="color" value="#F6630D"/>
    </inkml:brush>
  </inkml:definitions>
  <inkml:trace contextRef="#ctx0" brushRef="#br0">282 156 2224 0 0,'-10'-56'5350'0'0,"-8"-39"7699"0"0,18 95-12987 0 0,0 0 1 0 0,0 0-1 0 0,0-1 0 0 0,0 1 0 0 0,0 0 1 0 0,0 0-1 0 0,0 0 0 0 0,0-1 0 0 0,0 1 1 0 0,0 0-1 0 0,0 0 0 0 0,-1 0 0 0 0,1 0 1 0 0,0-1-1 0 0,0 1 0 0 0,0 0 0 0 0,0 0 0 0 0,0 0 1 0 0,0 0-1 0 0,0 0 0 0 0,0-1 0 0 0,-1 1 1 0 0,1 0-1 0 0,0 0 0 0 0,0 0 0 0 0,0 0 1 0 0,0 0-1 0 0,-1 0 0 0 0,1 0 0 0 0,0-1 1 0 0,0 1-1 0 0,0 0 0 0 0,0 0 0 0 0,-1 0 1 0 0,1 0-1 0 0,0 0 0 0 0,0 0 0 0 0,0 0 0 0 0,-1 0 1 0 0,1 0-1 0 0,0 0 0 0 0,0 0 0 0 0,0 0 1 0 0,0 0-1 0 0,-1 0 0 0 0,1 0 0 0 0,0 0 1 0 0,0 1-1 0 0,0-1 0 0 0,-1 0 0 0 0,1 0 1 0 0,0 0-1 0 0,0 0 0 0 0,0 0 0 0 0,0 0 0 0 0,0 0 1 0 0,-1 1-1 0 0,1-1 0 0 0,0 0 0 0 0,0 0 1 0 0,0 0-1 0 0,-12 18 1025 0 0,-6 17-754 0 0,-101 276 2814 0 0,47-103-6072 0 0,71-205 2515 0 0,-8 21-1440 0 0,9-23 1632 0 0,-1 0 0 0 0,1-1 1 0 0,0 1-1 0 0,0-1 0 0 0,-1 1 0 0 0,1 0 1 0 0,0-1-1 0 0,-1 1 0 0 0,1-1 1 0 0,0 1-1 0 0,-1 0 0 0 0,1-1 1 0 0,-1 1-1 0 0,1-1 0 0 0,-1 1 0 0 0,1-1 1 0 0,-1 0-1 0 0,0 1 0 0 0,1-1 1 0 0,-1 0-1 0 0,1 1 0 0 0,-1-1 0 0 0,0 0 1 0 0,1 0-1 0 0,-1 1 0 0 0,-1-1 1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9179</TotalTime>
  <Pages>8</Pages>
  <Words>2467</Words>
  <Characters>12925</Characters>
  <Application>Microsoft Office Word</Application>
  <DocSecurity>0</DocSecurity>
  <Lines>107</Lines>
  <Paragraphs>30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1242</cp:revision>
  <dcterms:created xsi:type="dcterms:W3CDTF">2020-08-06T06:51:00Z</dcterms:created>
  <dcterms:modified xsi:type="dcterms:W3CDTF">2022-11-07T17:19:00Z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